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8A91A" w14:textId="0338524C" w:rsidR="009C0B57" w:rsidRPr="00897322" w:rsidRDefault="009014D2" w:rsidP="009C0B57">
      <w:r w:rsidRPr="00897322">
        <mc:AlternateContent>
          <mc:Choice Requires="wps">
            <w:drawing>
              <wp:anchor distT="45720" distB="45720" distL="114300" distR="114300" simplePos="0" relativeHeight="251658240" behindDoc="0" locked="0" layoutInCell="1" allowOverlap="1" wp14:anchorId="22B9DFAA" wp14:editId="38467524">
                <wp:simplePos x="0" y="0"/>
                <wp:positionH relativeFrom="margin">
                  <wp:align>right</wp:align>
                </wp:positionH>
                <wp:positionV relativeFrom="paragraph">
                  <wp:posOffset>-1236345</wp:posOffset>
                </wp:positionV>
                <wp:extent cx="2360930" cy="1404620"/>
                <wp:effectExtent l="0" t="0" r="27940" b="2095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1CE81A64" w14:textId="3786CB76" w:rsidR="009014D2" w:rsidRPr="00897322" w:rsidRDefault="009014D2" w:rsidP="009014D2">
                            <w:pPr>
                              <w:jc w:val="center"/>
                              <w:rPr>
                                <w:sz w:val="48"/>
                                <w:szCs w:val="48"/>
                              </w:rPr>
                            </w:pPr>
                            <w:r w:rsidRPr="00897322">
                              <w:rPr>
                                <w:sz w:val="48"/>
                                <w:szCs w:val="48"/>
                              </w:rPr>
                              <w:t>INSERT SCHOOL LOGO HERE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2B9DFAA" id="_x0000_t202" coordsize="21600,21600" o:spt="202" path="m,l,21600r21600,l21600,xe">
                <v:stroke joinstyle="miter"/>
                <v:path gradientshapeok="t" o:connecttype="rect"/>
              </v:shapetype>
              <v:shape id="Text Box 2" o:spid="_x0000_s1026" type="#_x0000_t202" style="position:absolute;margin-left:134.7pt;margin-top:-97.35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">
                <v:textbox style="mso-fit-shape-to-text:t">
                  <w:txbxContent>
                    <w:p w14:paraId="1CE81A64" w14:textId="3786CB76" w:rsidR="009014D2" w:rsidRPr="00897322" w:rsidRDefault="009014D2" w:rsidP="009014D2">
                      <w:pPr>
                        <w:jc w:val="center"/>
                        <w:rPr>
                          <w:sz w:val="48"/>
                          <w:szCs w:val="48"/>
                        </w:rPr>
                      </w:pPr>
                      <w:r w:rsidRPr="00897322">
                        <w:rPr>
                          <w:sz w:val="48"/>
                          <w:szCs w:val="48"/>
                        </w:rPr>
                        <w:t>INSERT SCHOOL LOGO HERE</w:t>
                      </w:r>
                    </w:p>
                  </w:txbxContent>
                </v:textbox>
                <w10:wrap anchorx="margin"/>
              </v:shape>
            </w:pict>
          </mc:Fallback>
        </mc:AlternateContent>
      </w:r>
    </w:p>
    <w:p w14:paraId="57867598" w14:textId="4305D4FC" w:rsidR="00191EE1" w:rsidRPr="00897322" w:rsidRDefault="00191EE1" w:rsidP="00191EE1">
      <w:pPr>
        <w:pStyle w:val="Title"/>
        <w:jc w:val="center"/>
        <w:rPr>
          <w:sz w:val="56"/>
          <w:szCs w:val="52"/>
        </w:rPr>
      </w:pPr>
      <w:r w:rsidRPr="00897322">
        <w:rPr>
          <w:sz w:val="56"/>
          <w:szCs w:val="52"/>
        </w:rPr>
        <w:t>Career Education Short Course</w:t>
      </w:r>
    </w:p>
    <w:p w14:paraId="5C5A3922" w14:textId="5DFC669A" w:rsidR="00191EE1" w:rsidRPr="00897322" w:rsidRDefault="00191EE1" w:rsidP="008023A5">
      <w:pPr>
        <w:pStyle w:val="Heading1"/>
        <w:jc w:val="center"/>
        <w:rPr>
          <w:sz w:val="40"/>
          <w:szCs w:val="32"/>
        </w:rPr>
      </w:pPr>
      <w:r w:rsidRPr="00897322">
        <w:rPr>
          <w:sz w:val="40"/>
          <w:szCs w:val="32"/>
        </w:rPr>
        <w:t>Assessment 1: Presentation</w:t>
      </w:r>
      <w:r w:rsidR="008023A5" w:rsidRPr="00897322">
        <w:rPr>
          <w:sz w:val="40"/>
          <w:szCs w:val="32"/>
        </w:rPr>
        <w:t xml:space="preserve"> and </w:t>
      </w:r>
      <w:r w:rsidR="000102BE" w:rsidRPr="00897322">
        <w:rPr>
          <w:sz w:val="40"/>
          <w:szCs w:val="32"/>
        </w:rPr>
        <w:t>L</w:t>
      </w:r>
      <w:r w:rsidR="008023A5" w:rsidRPr="00897322">
        <w:rPr>
          <w:sz w:val="40"/>
          <w:szCs w:val="32"/>
        </w:rPr>
        <w:t xml:space="preserve">earning </w:t>
      </w:r>
      <w:r w:rsidR="000102BE" w:rsidRPr="00897322">
        <w:rPr>
          <w:sz w:val="40"/>
          <w:szCs w:val="32"/>
        </w:rPr>
        <w:t>J</w:t>
      </w:r>
      <w:r w:rsidR="008023A5" w:rsidRPr="00897322">
        <w:rPr>
          <w:sz w:val="40"/>
          <w:szCs w:val="32"/>
        </w:rPr>
        <w:t>ournal</w:t>
      </w:r>
    </w:p>
    <w:tbl>
      <w:tblPr>
        <w:tblStyle w:val="TableGrid"/>
        <w:tblW w:w="0" w:type="auto"/>
        <w:tblLook w:val="04A0" w:firstRow="1" w:lastRow="0" w:firstColumn="1" w:lastColumn="0" w:noHBand="0" w:noVBand="1"/>
      </w:tblPr>
      <w:tblGrid>
        <w:gridCol w:w="1680"/>
        <w:gridCol w:w="8174"/>
      </w:tblGrid>
      <w:tr w:rsidR="00191EE1" w:rsidRPr="00897322" w14:paraId="4CB91C58" w14:textId="77777777" w:rsidTr="005146DE">
        <w:tc>
          <w:tcPr>
            <w:tcW w:w="1838" w:type="dxa"/>
          </w:tcPr>
          <w:p w14:paraId="0C4EC34B" w14:textId="77777777" w:rsidR="00191EE1" w:rsidRPr="00897322" w:rsidRDefault="00191EE1" w:rsidP="005146DE">
            <w:pPr>
              <w:rPr>
                <w:b/>
                <w:bCs/>
                <w:sz w:val="28"/>
                <w:szCs w:val="28"/>
              </w:rPr>
            </w:pPr>
            <w:r w:rsidRPr="00897322">
              <w:rPr>
                <w:b/>
                <w:bCs/>
                <w:sz w:val="28"/>
                <w:szCs w:val="28"/>
              </w:rPr>
              <w:t>Name</w:t>
            </w:r>
          </w:p>
        </w:tc>
        <w:tc>
          <w:tcPr>
            <w:tcW w:w="11247" w:type="dxa"/>
          </w:tcPr>
          <w:p w14:paraId="44A6C3FA" w14:textId="77777777" w:rsidR="00191EE1" w:rsidRPr="00897322" w:rsidRDefault="00191EE1" w:rsidP="005146DE">
            <w:pPr>
              <w:rPr>
                <w:sz w:val="28"/>
                <w:szCs w:val="28"/>
              </w:rPr>
            </w:pPr>
          </w:p>
        </w:tc>
      </w:tr>
      <w:tr w:rsidR="00191EE1" w:rsidRPr="00897322" w14:paraId="270EBB6F" w14:textId="77777777" w:rsidTr="005146DE">
        <w:tc>
          <w:tcPr>
            <w:tcW w:w="1838" w:type="dxa"/>
          </w:tcPr>
          <w:p w14:paraId="74814397" w14:textId="77777777" w:rsidR="00191EE1" w:rsidRPr="00897322" w:rsidRDefault="00191EE1" w:rsidP="005146DE">
            <w:pPr>
              <w:rPr>
                <w:b/>
                <w:bCs/>
                <w:sz w:val="28"/>
                <w:szCs w:val="28"/>
              </w:rPr>
            </w:pPr>
            <w:r w:rsidRPr="00897322">
              <w:rPr>
                <w:b/>
                <w:bCs/>
                <w:sz w:val="28"/>
                <w:szCs w:val="28"/>
              </w:rPr>
              <w:t>Class</w:t>
            </w:r>
          </w:p>
        </w:tc>
        <w:tc>
          <w:tcPr>
            <w:tcW w:w="11247" w:type="dxa"/>
          </w:tcPr>
          <w:p w14:paraId="1E0B0014" w14:textId="77777777" w:rsidR="00191EE1" w:rsidRPr="00897322" w:rsidRDefault="00191EE1" w:rsidP="005146DE">
            <w:pPr>
              <w:rPr>
                <w:sz w:val="28"/>
                <w:szCs w:val="28"/>
              </w:rPr>
            </w:pPr>
          </w:p>
        </w:tc>
      </w:tr>
      <w:tr w:rsidR="00191EE1" w:rsidRPr="00897322" w14:paraId="4E4980E8" w14:textId="77777777" w:rsidTr="005146DE">
        <w:tc>
          <w:tcPr>
            <w:tcW w:w="1838" w:type="dxa"/>
          </w:tcPr>
          <w:p w14:paraId="7B3965B1" w14:textId="77777777" w:rsidR="00191EE1" w:rsidRPr="00897322" w:rsidRDefault="00191EE1" w:rsidP="005146DE">
            <w:pPr>
              <w:rPr>
                <w:b/>
                <w:bCs/>
                <w:sz w:val="28"/>
                <w:szCs w:val="28"/>
              </w:rPr>
            </w:pPr>
            <w:r w:rsidRPr="00897322">
              <w:rPr>
                <w:b/>
                <w:bCs/>
                <w:sz w:val="28"/>
                <w:szCs w:val="28"/>
              </w:rPr>
              <w:t>Teacher</w:t>
            </w:r>
          </w:p>
        </w:tc>
        <w:tc>
          <w:tcPr>
            <w:tcW w:w="11247" w:type="dxa"/>
          </w:tcPr>
          <w:p w14:paraId="63FF255E" w14:textId="77777777" w:rsidR="00191EE1" w:rsidRPr="00897322" w:rsidRDefault="00191EE1" w:rsidP="005146DE">
            <w:pPr>
              <w:rPr>
                <w:sz w:val="28"/>
                <w:szCs w:val="28"/>
              </w:rPr>
            </w:pPr>
          </w:p>
        </w:tc>
      </w:tr>
      <w:tr w:rsidR="00191EE1" w:rsidRPr="00897322" w14:paraId="7AE63EFE" w14:textId="77777777" w:rsidTr="005146DE">
        <w:tc>
          <w:tcPr>
            <w:tcW w:w="1838" w:type="dxa"/>
          </w:tcPr>
          <w:p w14:paraId="74E3247C" w14:textId="771A0251" w:rsidR="00191EE1" w:rsidRPr="00897322" w:rsidRDefault="00191EE1" w:rsidP="005146DE">
            <w:pPr>
              <w:rPr>
                <w:b/>
                <w:bCs/>
                <w:sz w:val="28"/>
                <w:szCs w:val="28"/>
              </w:rPr>
            </w:pPr>
            <w:r w:rsidRPr="00897322">
              <w:rPr>
                <w:b/>
                <w:bCs/>
                <w:sz w:val="28"/>
                <w:szCs w:val="28"/>
              </w:rPr>
              <w:t xml:space="preserve">Due </w:t>
            </w:r>
            <w:r w:rsidR="000102BE" w:rsidRPr="00897322">
              <w:rPr>
                <w:b/>
                <w:bCs/>
                <w:sz w:val="28"/>
                <w:szCs w:val="28"/>
              </w:rPr>
              <w:t>D</w:t>
            </w:r>
            <w:r w:rsidRPr="00897322">
              <w:rPr>
                <w:b/>
                <w:bCs/>
                <w:sz w:val="28"/>
                <w:szCs w:val="28"/>
              </w:rPr>
              <w:t>ate</w:t>
            </w:r>
          </w:p>
        </w:tc>
        <w:tc>
          <w:tcPr>
            <w:tcW w:w="11247" w:type="dxa"/>
          </w:tcPr>
          <w:p w14:paraId="48FBB1F1" w14:textId="77777777" w:rsidR="00191EE1" w:rsidRPr="00897322" w:rsidRDefault="00191EE1" w:rsidP="005146DE">
            <w:pPr>
              <w:rPr>
                <w:sz w:val="28"/>
                <w:szCs w:val="28"/>
              </w:rPr>
            </w:pPr>
          </w:p>
        </w:tc>
      </w:tr>
    </w:tbl>
    <w:p w14:paraId="6E0B8B4F" w14:textId="77777777" w:rsidR="00191EE1" w:rsidRPr="00897322" w:rsidRDefault="00191EE1" w:rsidP="00191EE1"/>
    <w:tbl>
      <w:tblPr>
        <w:tblStyle w:val="TableGrid"/>
        <w:tblW w:w="0" w:type="auto"/>
        <w:tblLook w:val="04A0" w:firstRow="1" w:lastRow="0" w:firstColumn="1" w:lastColumn="0" w:noHBand="0" w:noVBand="1"/>
      </w:tblPr>
      <w:tblGrid>
        <w:gridCol w:w="9854"/>
      </w:tblGrid>
      <w:tr w:rsidR="00191EE1" w:rsidRPr="00897322" w14:paraId="4315E2C5" w14:textId="77777777" w:rsidTr="005146DE">
        <w:tc>
          <w:tcPr>
            <w:tcW w:w="13085" w:type="dxa"/>
          </w:tcPr>
          <w:p w14:paraId="4BEC4B69" w14:textId="1BF9AD45" w:rsidR="00191EE1" w:rsidRPr="00897322" w:rsidRDefault="00191EE1" w:rsidP="005146DE">
            <w:pPr>
              <w:rPr>
                <w:b/>
                <w:bCs/>
                <w:sz w:val="24"/>
                <w:szCs w:val="24"/>
              </w:rPr>
            </w:pPr>
            <w:r w:rsidRPr="00897322">
              <w:rPr>
                <w:b/>
                <w:bCs/>
                <w:sz w:val="24"/>
                <w:szCs w:val="24"/>
              </w:rPr>
              <w:t xml:space="preserve">Assessment </w:t>
            </w:r>
            <w:r w:rsidR="009C2A49" w:rsidRPr="00897322">
              <w:rPr>
                <w:b/>
                <w:bCs/>
                <w:sz w:val="24"/>
                <w:szCs w:val="24"/>
              </w:rPr>
              <w:t>o</w:t>
            </w:r>
            <w:r w:rsidRPr="00897322">
              <w:rPr>
                <w:b/>
                <w:bCs/>
                <w:sz w:val="24"/>
                <w:szCs w:val="24"/>
              </w:rPr>
              <w:t>bjectives</w:t>
            </w:r>
          </w:p>
        </w:tc>
      </w:tr>
      <w:tr w:rsidR="00191EE1" w:rsidRPr="00897322" w14:paraId="63DA9125" w14:textId="77777777" w:rsidTr="005146DE">
        <w:tc>
          <w:tcPr>
            <w:tcW w:w="13085" w:type="dxa"/>
          </w:tcPr>
          <w:p w14:paraId="39A9816C" w14:textId="77777777" w:rsidR="00191EE1" w:rsidRPr="00897322" w:rsidRDefault="00191EE1" w:rsidP="005146DE">
            <w:r w:rsidRPr="00897322">
              <w:t xml:space="preserve">1. Demonstrate knowledge of self, work practices and processes. </w:t>
            </w:r>
          </w:p>
          <w:p w14:paraId="36D6EE9E" w14:textId="77777777" w:rsidR="00191EE1" w:rsidRPr="00897322" w:rsidRDefault="00191EE1" w:rsidP="005146DE">
            <w:r w:rsidRPr="00897322">
              <w:t xml:space="preserve">2. Examine information about work. </w:t>
            </w:r>
          </w:p>
          <w:p w14:paraId="6E8CE9D4" w14:textId="77777777" w:rsidR="00191EE1" w:rsidRPr="00897322" w:rsidRDefault="00191EE1" w:rsidP="005146DE">
            <w:r w:rsidRPr="00897322">
              <w:t xml:space="preserve">3. Apply information to make recommendations about work. </w:t>
            </w:r>
          </w:p>
          <w:p w14:paraId="2EF36054" w14:textId="77777777" w:rsidR="00191EE1" w:rsidRPr="00897322" w:rsidRDefault="00191EE1" w:rsidP="005146DE">
            <w:r w:rsidRPr="00897322">
              <w:t xml:space="preserve">4. Communicate in an oral form about a workplace interview or survey. </w:t>
            </w:r>
          </w:p>
          <w:p w14:paraId="49C34929" w14:textId="77777777" w:rsidR="00191EE1" w:rsidRPr="00897322" w:rsidRDefault="00191EE1" w:rsidP="005146DE">
            <w:pPr>
              <w:rPr>
                <w:sz w:val="24"/>
                <w:szCs w:val="24"/>
              </w:rPr>
            </w:pPr>
            <w:r w:rsidRPr="00897322">
              <w:t>5. Appraise learning strategies to develop work opportunities.</w:t>
            </w:r>
          </w:p>
        </w:tc>
      </w:tr>
      <w:tr w:rsidR="00191EE1" w:rsidRPr="00897322" w14:paraId="2027D1EA" w14:textId="77777777" w:rsidTr="005146DE">
        <w:tc>
          <w:tcPr>
            <w:tcW w:w="13085" w:type="dxa"/>
          </w:tcPr>
          <w:p w14:paraId="52FF1DD2" w14:textId="77777777" w:rsidR="00191EE1" w:rsidRPr="00897322" w:rsidRDefault="00191EE1" w:rsidP="005146DE">
            <w:pPr>
              <w:rPr>
                <w:b/>
                <w:bCs/>
                <w:sz w:val="24"/>
                <w:szCs w:val="24"/>
              </w:rPr>
            </w:pPr>
            <w:r w:rsidRPr="00897322">
              <w:rPr>
                <w:b/>
                <w:bCs/>
                <w:sz w:val="24"/>
                <w:szCs w:val="24"/>
              </w:rPr>
              <w:t>Conditions</w:t>
            </w:r>
          </w:p>
        </w:tc>
      </w:tr>
      <w:tr w:rsidR="00191EE1" w:rsidRPr="00897322" w14:paraId="32EEEB79" w14:textId="77777777" w:rsidTr="005146DE">
        <w:tc>
          <w:tcPr>
            <w:tcW w:w="13085" w:type="dxa"/>
          </w:tcPr>
          <w:p w14:paraId="32ACC291" w14:textId="77777777" w:rsidR="00191EE1" w:rsidRPr="00897322" w:rsidRDefault="00191EE1" w:rsidP="005146DE">
            <w:r w:rsidRPr="00897322">
              <w:t>1. This is an individual task.</w:t>
            </w:r>
          </w:p>
          <w:p w14:paraId="28B1163C" w14:textId="77777777" w:rsidR="00191EE1" w:rsidRPr="00897322" w:rsidRDefault="00191EE1" w:rsidP="005146DE">
            <w:r w:rsidRPr="00897322">
              <w:t>2. Students can develop their responses in class time and their own time.</w:t>
            </w:r>
          </w:p>
          <w:p w14:paraId="2CAEC24E" w14:textId="77777777" w:rsidR="00191EE1" w:rsidRPr="00897322" w:rsidRDefault="00191EE1" w:rsidP="005146DE">
            <w:r w:rsidRPr="00897322">
              <w:t>3. Presentations can be:</w:t>
            </w:r>
          </w:p>
          <w:p w14:paraId="47610141" w14:textId="77777777" w:rsidR="00191EE1" w:rsidRPr="00897322" w:rsidRDefault="00191EE1" w:rsidP="005146DE">
            <w:r w:rsidRPr="00897322">
              <w:t xml:space="preserve">    - </w:t>
            </w:r>
            <w:r w:rsidRPr="00897322">
              <w:rPr>
                <w:b/>
                <w:bCs/>
              </w:rPr>
              <w:t>Spoken:</w:t>
            </w:r>
            <w:r w:rsidRPr="00897322">
              <w:t xml:space="preserve"> Live or recorded, up to 3 minutes</w:t>
            </w:r>
          </w:p>
          <w:p w14:paraId="40248D4B" w14:textId="77777777" w:rsidR="00191EE1" w:rsidRPr="00897322" w:rsidRDefault="00191EE1" w:rsidP="005146DE">
            <w:r w:rsidRPr="00897322">
              <w:t xml:space="preserve">    - </w:t>
            </w:r>
            <w:r w:rsidRPr="00897322">
              <w:rPr>
                <w:b/>
                <w:bCs/>
              </w:rPr>
              <w:t>Multimodal:</w:t>
            </w:r>
            <w:r w:rsidRPr="00897322">
              <w:t xml:space="preserve"> Live or recorded, up to 3 minutes</w:t>
            </w:r>
            <w:r w:rsidR="00AC67B5" w:rsidRPr="00897322">
              <w:t xml:space="preserve"> of spoken</w:t>
            </w:r>
            <w:r w:rsidRPr="00897322">
              <w:t xml:space="preserve"> with 4 pages of supporting digital media</w:t>
            </w:r>
          </w:p>
          <w:p w14:paraId="6F79E910" w14:textId="0150BD3F" w:rsidR="00144BBA" w:rsidRPr="00897322" w:rsidRDefault="00144BBA" w:rsidP="005146DE">
            <w:r w:rsidRPr="00897322">
              <w:t xml:space="preserve">4. Learning journal is </w:t>
            </w:r>
            <w:r w:rsidR="00C139E7" w:rsidRPr="00897322">
              <w:t>up to 300 words in length</w:t>
            </w:r>
          </w:p>
        </w:tc>
      </w:tr>
      <w:tr w:rsidR="00191EE1" w:rsidRPr="00897322" w14:paraId="40DBC2C9" w14:textId="77777777" w:rsidTr="005146DE">
        <w:tc>
          <w:tcPr>
            <w:tcW w:w="13085" w:type="dxa"/>
          </w:tcPr>
          <w:p w14:paraId="12CC40B9" w14:textId="77777777" w:rsidR="00191EE1" w:rsidRPr="00897322" w:rsidRDefault="00191EE1" w:rsidP="005146DE">
            <w:pPr>
              <w:rPr>
                <w:b/>
                <w:bCs/>
                <w:sz w:val="24"/>
                <w:szCs w:val="24"/>
              </w:rPr>
            </w:pPr>
            <w:r w:rsidRPr="00897322">
              <w:rPr>
                <w:b/>
                <w:bCs/>
                <w:sz w:val="24"/>
                <w:szCs w:val="24"/>
              </w:rPr>
              <w:t>To complete this task, you must</w:t>
            </w:r>
          </w:p>
        </w:tc>
      </w:tr>
      <w:tr w:rsidR="00191EE1" w:rsidRPr="00897322" w14:paraId="7754706A" w14:textId="77777777" w:rsidTr="005146DE">
        <w:tc>
          <w:tcPr>
            <w:tcW w:w="13085" w:type="dxa"/>
          </w:tcPr>
          <w:p w14:paraId="29233B14" w14:textId="7119C323" w:rsidR="00707AEA" w:rsidRPr="00897322" w:rsidRDefault="00191EE1" w:rsidP="005146DE">
            <w:r w:rsidRPr="00897322">
              <w:t xml:space="preserve">1. </w:t>
            </w:r>
            <w:r w:rsidR="00DE33A0" w:rsidRPr="00897322">
              <w:t xml:space="preserve">Use </w:t>
            </w:r>
            <w:r w:rsidR="00DE33A0" w:rsidRPr="00897322">
              <w:rPr>
                <w:u w:val="single"/>
              </w:rPr>
              <w:t>Worksheet 3.2 – Career Development Interviews</w:t>
            </w:r>
            <w:r w:rsidR="00F600D7" w:rsidRPr="00897322">
              <w:t xml:space="preserve"> to </w:t>
            </w:r>
            <w:r w:rsidR="00E73938" w:rsidRPr="00897322">
              <w:t xml:space="preserve">select six </w:t>
            </w:r>
            <w:r w:rsidR="000C7FF6" w:rsidRPr="00897322">
              <w:t xml:space="preserve">to eight </w:t>
            </w:r>
            <w:r w:rsidR="00E73938" w:rsidRPr="00897322">
              <w:t>interview questions from the sample</w:t>
            </w:r>
            <w:r w:rsidR="000C7FF6" w:rsidRPr="00897322">
              <w:t xml:space="preserve"> list.</w:t>
            </w:r>
          </w:p>
          <w:p w14:paraId="45815B06" w14:textId="196E7AB5" w:rsidR="00191EE1" w:rsidRPr="00897322" w:rsidRDefault="00191EE1" w:rsidP="005146DE">
            <w:r w:rsidRPr="00897322">
              <w:t xml:space="preserve">2. Examine </w:t>
            </w:r>
            <w:r w:rsidRPr="00897322">
              <w:rPr>
                <w:u w:val="single"/>
              </w:rPr>
              <w:t>background information</w:t>
            </w:r>
            <w:r w:rsidRPr="00897322">
              <w:t xml:space="preserve"> about the work</w:t>
            </w:r>
            <w:r w:rsidR="00BE0CBA" w:rsidRPr="00897322">
              <w:t>,</w:t>
            </w:r>
            <w:r w:rsidRPr="00897322">
              <w:t xml:space="preserve"> </w:t>
            </w:r>
            <w:r w:rsidR="00BE0CBA" w:rsidRPr="00897322">
              <w:t xml:space="preserve">workplace </w:t>
            </w:r>
            <w:r w:rsidRPr="00897322">
              <w:t xml:space="preserve">or </w:t>
            </w:r>
            <w:r w:rsidR="00BE0CBA" w:rsidRPr="00897322">
              <w:t>industry</w:t>
            </w:r>
            <w:r w:rsidRPr="00897322">
              <w:t xml:space="preserve"> relevant to the interview</w:t>
            </w:r>
            <w:r w:rsidR="00C71F20" w:rsidRPr="00897322">
              <w:t>ees.</w:t>
            </w:r>
          </w:p>
          <w:p w14:paraId="0E8DBED6" w14:textId="67ADC245" w:rsidR="00191EE1" w:rsidRPr="00897322" w:rsidRDefault="00191EE1" w:rsidP="005146DE">
            <w:r w:rsidRPr="00897322">
              <w:t xml:space="preserve">3. Conduct an </w:t>
            </w:r>
            <w:r w:rsidRPr="00897322">
              <w:rPr>
                <w:u w:val="single"/>
              </w:rPr>
              <w:t>interview</w:t>
            </w:r>
            <w:r w:rsidRPr="00897322">
              <w:t xml:space="preserve"> with </w:t>
            </w:r>
            <w:r w:rsidR="00C71F20" w:rsidRPr="00897322">
              <w:t>three different people</w:t>
            </w:r>
            <w:r w:rsidR="00C02CAF" w:rsidRPr="00897322">
              <w:t xml:space="preserve"> who are currently employed.</w:t>
            </w:r>
          </w:p>
          <w:p w14:paraId="2D6254DE" w14:textId="41E858A8" w:rsidR="00191EE1" w:rsidRPr="00897322" w:rsidRDefault="00191EE1" w:rsidP="005146DE">
            <w:r w:rsidRPr="00897322">
              <w:t xml:space="preserve">4. Communicate to an audience in a </w:t>
            </w:r>
            <w:r w:rsidRPr="00897322">
              <w:rPr>
                <w:u w:val="single"/>
              </w:rPr>
              <w:t>presentation</w:t>
            </w:r>
            <w:r w:rsidRPr="00897322">
              <w:t>, that explains key findings from the interview responses.</w:t>
            </w:r>
          </w:p>
          <w:p w14:paraId="6EDEE06C" w14:textId="4EAD2580" w:rsidR="009C52C9" w:rsidRPr="00897322" w:rsidRDefault="009C52C9" w:rsidP="005146DE">
            <w:pPr>
              <w:rPr>
                <w:sz w:val="24"/>
                <w:szCs w:val="24"/>
              </w:rPr>
            </w:pPr>
            <w:r w:rsidRPr="00897322">
              <w:t xml:space="preserve">5. </w:t>
            </w:r>
            <w:r w:rsidR="00AA1F4B" w:rsidRPr="00897322">
              <w:t xml:space="preserve">Complete a </w:t>
            </w:r>
            <w:r w:rsidR="00AA1F4B" w:rsidRPr="00897322">
              <w:rPr>
                <w:u w:val="single"/>
              </w:rPr>
              <w:t>learning journal</w:t>
            </w:r>
            <w:r w:rsidR="00AA1F4B" w:rsidRPr="00897322">
              <w:t xml:space="preserve"> that can either be a reflection on your assessment </w:t>
            </w:r>
            <w:r w:rsidR="008023A5" w:rsidRPr="00897322">
              <w:t>journey or a combination of your worksheets completed throughout the unit.</w:t>
            </w:r>
          </w:p>
        </w:tc>
      </w:tr>
    </w:tbl>
    <w:p w14:paraId="7D6982F9" w14:textId="77777777" w:rsidR="00191EE1" w:rsidRPr="00897322" w:rsidRDefault="00191EE1" w:rsidP="00191EE1"/>
    <w:tbl>
      <w:tblPr>
        <w:tblStyle w:val="TableGrid"/>
        <w:tblW w:w="0" w:type="auto"/>
        <w:tblLook w:val="04A0" w:firstRow="1" w:lastRow="0" w:firstColumn="1" w:lastColumn="0" w:noHBand="0" w:noVBand="1"/>
      </w:tblPr>
      <w:tblGrid>
        <w:gridCol w:w="3256"/>
        <w:gridCol w:w="6598"/>
      </w:tblGrid>
      <w:tr w:rsidR="009C2A49" w:rsidRPr="00897322" w14:paraId="3B6C30CA" w14:textId="77777777" w:rsidTr="005146DE">
        <w:tc>
          <w:tcPr>
            <w:tcW w:w="3256" w:type="dxa"/>
          </w:tcPr>
          <w:p w14:paraId="388B9B0D" w14:textId="77777777" w:rsidR="009C2A49" w:rsidRPr="00897322" w:rsidRDefault="009C2A49" w:rsidP="005146DE">
            <w:pPr>
              <w:jc w:val="center"/>
              <w:rPr>
                <w:b/>
                <w:bCs/>
                <w:sz w:val="24"/>
                <w:szCs w:val="24"/>
              </w:rPr>
            </w:pPr>
            <w:r w:rsidRPr="00897322">
              <w:rPr>
                <w:b/>
                <w:bCs/>
                <w:sz w:val="24"/>
                <w:szCs w:val="24"/>
              </w:rPr>
              <w:t>Assessment Result</w:t>
            </w:r>
          </w:p>
        </w:tc>
        <w:tc>
          <w:tcPr>
            <w:tcW w:w="6598" w:type="dxa"/>
          </w:tcPr>
          <w:p w14:paraId="5EC80B73" w14:textId="77777777" w:rsidR="009C2A49" w:rsidRPr="00897322" w:rsidRDefault="009C2A49" w:rsidP="005146DE">
            <w:pPr>
              <w:jc w:val="center"/>
              <w:rPr>
                <w:b/>
                <w:bCs/>
                <w:sz w:val="24"/>
                <w:szCs w:val="24"/>
              </w:rPr>
            </w:pPr>
            <w:r w:rsidRPr="00897322">
              <w:rPr>
                <w:b/>
                <w:bCs/>
                <w:sz w:val="24"/>
                <w:szCs w:val="24"/>
              </w:rPr>
              <w:t>Teacher Signature</w:t>
            </w:r>
          </w:p>
        </w:tc>
      </w:tr>
      <w:tr w:rsidR="009C2A49" w:rsidRPr="00897322" w14:paraId="3725581A" w14:textId="77777777" w:rsidTr="0019485B">
        <w:tc>
          <w:tcPr>
            <w:tcW w:w="3256" w:type="dxa"/>
            <w:vAlign w:val="center"/>
          </w:tcPr>
          <w:p w14:paraId="2DB4DEED" w14:textId="17F62CAE" w:rsidR="009C2A49" w:rsidRPr="00897322" w:rsidRDefault="0019485B" w:rsidP="0019485B">
            <w:pPr>
              <w:jc w:val="center"/>
              <w:rPr>
                <w:sz w:val="56"/>
                <w:szCs w:val="56"/>
              </w:rPr>
            </w:pPr>
            <w:r w:rsidRPr="00897322">
              <w:rPr>
                <w:sz w:val="56"/>
                <w:szCs w:val="56"/>
              </w:rPr>
              <w:t>C / NC</w:t>
            </w:r>
          </w:p>
        </w:tc>
        <w:tc>
          <w:tcPr>
            <w:tcW w:w="6598" w:type="dxa"/>
          </w:tcPr>
          <w:p w14:paraId="161764AC" w14:textId="77777777" w:rsidR="0019485B" w:rsidRPr="00897322" w:rsidRDefault="0019485B" w:rsidP="005146DE"/>
          <w:p w14:paraId="0ED90870" w14:textId="77777777" w:rsidR="0019485B" w:rsidRPr="00897322" w:rsidRDefault="0019485B" w:rsidP="005146DE"/>
        </w:tc>
      </w:tr>
    </w:tbl>
    <w:tbl>
      <w:tblPr>
        <w:tblStyle w:val="Tablestyle2"/>
        <w:tblW w:w="0" w:type="auto"/>
        <w:tblLook w:val="04A0" w:firstRow="1" w:lastRow="0" w:firstColumn="1" w:lastColumn="0" w:noHBand="0" w:noVBand="1"/>
      </w:tblPr>
      <w:tblGrid>
        <w:gridCol w:w="4932"/>
        <w:gridCol w:w="4932"/>
      </w:tblGrid>
      <w:tr w:rsidR="00837439" w:rsidRPr="00897322" w14:paraId="55E9D15E" w14:textId="77777777" w:rsidTr="008374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4" w:type="dxa"/>
            <w:gridSpan w:val="2"/>
          </w:tcPr>
          <w:p w14:paraId="73351169" w14:textId="1DEFCF4D" w:rsidR="00837439" w:rsidRPr="00897322" w:rsidRDefault="00837439" w:rsidP="00837439">
            <w:r w:rsidRPr="00897322">
              <w:rPr>
                <w:sz w:val="24"/>
                <w:szCs w:val="24"/>
              </w:rPr>
              <w:lastRenderedPageBreak/>
              <w:t>Scaffolding</w:t>
            </w:r>
          </w:p>
        </w:tc>
      </w:tr>
      <w:tr w:rsidR="00837439" w:rsidRPr="00897322" w14:paraId="7A28FB9C" w14:textId="77777777" w:rsidTr="00837439">
        <w:tc>
          <w:tcPr>
            <w:cnfStyle w:val="001000000000" w:firstRow="0" w:lastRow="0" w:firstColumn="1" w:lastColumn="0" w:oddVBand="0" w:evenVBand="0" w:oddHBand="0" w:evenHBand="0" w:firstRowFirstColumn="0" w:firstRowLastColumn="0" w:lastRowFirstColumn="0" w:lastRowLastColumn="0"/>
            <w:tcW w:w="9864" w:type="dxa"/>
            <w:gridSpan w:val="2"/>
          </w:tcPr>
          <w:p w14:paraId="4BC3F483" w14:textId="77777777" w:rsidR="00000FAF" w:rsidRPr="00897322" w:rsidRDefault="00000FAF" w:rsidP="00837439">
            <w:pPr>
              <w:rPr>
                <w:b/>
                <w:bCs/>
              </w:rPr>
            </w:pPr>
            <w:r w:rsidRPr="00897322">
              <w:rPr>
                <w:b/>
                <w:bCs/>
              </w:rPr>
              <w:t>Questions</w:t>
            </w:r>
          </w:p>
          <w:p w14:paraId="0611F678" w14:textId="609876BC" w:rsidR="000C7FF6" w:rsidRPr="00897322" w:rsidRDefault="00C71F20" w:rsidP="00837439">
            <w:r w:rsidRPr="00897322">
              <w:t>Select six to eight questions from the sample list in Worksheet 3.2.</w:t>
            </w:r>
          </w:p>
        </w:tc>
      </w:tr>
      <w:tr w:rsidR="00280693" w:rsidRPr="00897322" w14:paraId="5C56DCBA" w14:textId="77777777" w:rsidTr="003849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2" w:type="dxa"/>
          </w:tcPr>
          <w:p w14:paraId="73037F09" w14:textId="77777777" w:rsidR="00280693" w:rsidRPr="00897322" w:rsidRDefault="00693E74" w:rsidP="00837439">
            <w:r w:rsidRPr="00897322">
              <w:t>1.</w:t>
            </w:r>
          </w:p>
          <w:p w14:paraId="0683492C" w14:textId="77777777" w:rsidR="00406FA7" w:rsidRPr="00897322" w:rsidRDefault="00406FA7" w:rsidP="00837439"/>
          <w:p w14:paraId="3CDE344E" w14:textId="77777777" w:rsidR="00693E74" w:rsidRPr="00897322" w:rsidRDefault="00693E74" w:rsidP="00837439">
            <w:r w:rsidRPr="00897322">
              <w:t>2.</w:t>
            </w:r>
          </w:p>
          <w:p w14:paraId="50FF5C3C" w14:textId="77777777" w:rsidR="00406FA7" w:rsidRPr="00897322" w:rsidRDefault="00406FA7" w:rsidP="00837439"/>
          <w:p w14:paraId="436D54FC" w14:textId="77777777" w:rsidR="00693E74" w:rsidRPr="00897322" w:rsidRDefault="00693E74" w:rsidP="00837439">
            <w:r w:rsidRPr="00897322">
              <w:t>3.</w:t>
            </w:r>
          </w:p>
          <w:p w14:paraId="74218D9B" w14:textId="77777777" w:rsidR="00406FA7" w:rsidRPr="00897322" w:rsidRDefault="00406FA7" w:rsidP="00837439"/>
          <w:p w14:paraId="3292B9FD" w14:textId="77777777" w:rsidR="00693E74" w:rsidRPr="00897322" w:rsidRDefault="00693E74" w:rsidP="00837439">
            <w:r w:rsidRPr="00897322">
              <w:t>4.</w:t>
            </w:r>
          </w:p>
          <w:p w14:paraId="56EB8642" w14:textId="4FC493D4" w:rsidR="004C78B3" w:rsidRPr="00897322" w:rsidRDefault="004C78B3" w:rsidP="00837439"/>
        </w:tc>
        <w:tc>
          <w:tcPr>
            <w:tcW w:w="4932" w:type="dxa"/>
          </w:tcPr>
          <w:p w14:paraId="21987A9D" w14:textId="77777777" w:rsidR="00280693" w:rsidRPr="00897322" w:rsidRDefault="00693E74" w:rsidP="00837439">
            <w:pPr>
              <w:cnfStyle w:val="000000010000" w:firstRow="0" w:lastRow="0" w:firstColumn="0" w:lastColumn="0" w:oddVBand="0" w:evenVBand="0" w:oddHBand="0" w:evenHBand="1" w:firstRowFirstColumn="0" w:firstRowLastColumn="0" w:lastRowFirstColumn="0" w:lastRowLastColumn="0"/>
            </w:pPr>
            <w:r w:rsidRPr="00897322">
              <w:t>5.</w:t>
            </w:r>
          </w:p>
          <w:p w14:paraId="56E472D1" w14:textId="77777777" w:rsidR="00406FA7" w:rsidRPr="00897322" w:rsidRDefault="00406FA7" w:rsidP="00837439">
            <w:pPr>
              <w:cnfStyle w:val="000000010000" w:firstRow="0" w:lastRow="0" w:firstColumn="0" w:lastColumn="0" w:oddVBand="0" w:evenVBand="0" w:oddHBand="0" w:evenHBand="1" w:firstRowFirstColumn="0" w:firstRowLastColumn="0" w:lastRowFirstColumn="0" w:lastRowLastColumn="0"/>
            </w:pPr>
          </w:p>
          <w:p w14:paraId="0EBD696D" w14:textId="77777777" w:rsidR="00693E74" w:rsidRPr="00897322" w:rsidRDefault="00693E74" w:rsidP="00837439">
            <w:pPr>
              <w:cnfStyle w:val="000000010000" w:firstRow="0" w:lastRow="0" w:firstColumn="0" w:lastColumn="0" w:oddVBand="0" w:evenVBand="0" w:oddHBand="0" w:evenHBand="1" w:firstRowFirstColumn="0" w:firstRowLastColumn="0" w:lastRowFirstColumn="0" w:lastRowLastColumn="0"/>
            </w:pPr>
            <w:r w:rsidRPr="00897322">
              <w:t>6.</w:t>
            </w:r>
          </w:p>
          <w:p w14:paraId="7F02B293" w14:textId="77777777" w:rsidR="00406FA7" w:rsidRPr="00897322" w:rsidRDefault="00406FA7" w:rsidP="00837439">
            <w:pPr>
              <w:cnfStyle w:val="000000010000" w:firstRow="0" w:lastRow="0" w:firstColumn="0" w:lastColumn="0" w:oddVBand="0" w:evenVBand="0" w:oddHBand="0" w:evenHBand="1" w:firstRowFirstColumn="0" w:firstRowLastColumn="0" w:lastRowFirstColumn="0" w:lastRowLastColumn="0"/>
            </w:pPr>
          </w:p>
          <w:p w14:paraId="4433020C" w14:textId="77777777" w:rsidR="00693E74" w:rsidRPr="00897322" w:rsidRDefault="00693E74" w:rsidP="00837439">
            <w:pPr>
              <w:cnfStyle w:val="000000010000" w:firstRow="0" w:lastRow="0" w:firstColumn="0" w:lastColumn="0" w:oddVBand="0" w:evenVBand="0" w:oddHBand="0" w:evenHBand="1" w:firstRowFirstColumn="0" w:firstRowLastColumn="0" w:lastRowFirstColumn="0" w:lastRowLastColumn="0"/>
            </w:pPr>
            <w:r w:rsidRPr="00897322">
              <w:t>7.</w:t>
            </w:r>
          </w:p>
          <w:p w14:paraId="2CDA0B5E" w14:textId="77777777" w:rsidR="00406FA7" w:rsidRPr="00897322" w:rsidRDefault="00406FA7" w:rsidP="00837439">
            <w:pPr>
              <w:cnfStyle w:val="000000010000" w:firstRow="0" w:lastRow="0" w:firstColumn="0" w:lastColumn="0" w:oddVBand="0" w:evenVBand="0" w:oddHBand="0" w:evenHBand="1" w:firstRowFirstColumn="0" w:firstRowLastColumn="0" w:lastRowFirstColumn="0" w:lastRowLastColumn="0"/>
            </w:pPr>
          </w:p>
          <w:p w14:paraId="6672C75B" w14:textId="4EF031EE" w:rsidR="00693E74" w:rsidRPr="00897322" w:rsidRDefault="00693E74" w:rsidP="00837439">
            <w:pPr>
              <w:cnfStyle w:val="000000010000" w:firstRow="0" w:lastRow="0" w:firstColumn="0" w:lastColumn="0" w:oddVBand="0" w:evenVBand="0" w:oddHBand="0" w:evenHBand="1" w:firstRowFirstColumn="0" w:firstRowLastColumn="0" w:lastRowFirstColumn="0" w:lastRowLastColumn="0"/>
            </w:pPr>
            <w:r w:rsidRPr="00897322">
              <w:t>8.</w:t>
            </w:r>
          </w:p>
        </w:tc>
      </w:tr>
      <w:tr w:rsidR="00837439" w:rsidRPr="00897322" w14:paraId="4B0DB98F" w14:textId="77777777" w:rsidTr="00837439">
        <w:tc>
          <w:tcPr>
            <w:cnfStyle w:val="001000000000" w:firstRow="0" w:lastRow="0" w:firstColumn="1" w:lastColumn="0" w:oddVBand="0" w:evenVBand="0" w:oddHBand="0" w:evenHBand="0" w:firstRowFirstColumn="0" w:firstRowLastColumn="0" w:lastRowFirstColumn="0" w:lastRowLastColumn="0"/>
            <w:tcW w:w="9864" w:type="dxa"/>
            <w:gridSpan w:val="2"/>
          </w:tcPr>
          <w:p w14:paraId="2D0BA8A9" w14:textId="34E9E042" w:rsidR="00837439" w:rsidRPr="00897322" w:rsidRDefault="009527CF" w:rsidP="00837439">
            <w:pPr>
              <w:rPr>
                <w:b/>
                <w:bCs/>
              </w:rPr>
            </w:pPr>
            <w:r w:rsidRPr="00897322">
              <w:rPr>
                <w:b/>
                <w:bCs/>
              </w:rPr>
              <w:t xml:space="preserve">Background </w:t>
            </w:r>
            <w:r w:rsidR="007E4A57" w:rsidRPr="00897322">
              <w:rPr>
                <w:b/>
                <w:bCs/>
              </w:rPr>
              <w:t>i</w:t>
            </w:r>
            <w:r w:rsidRPr="00897322">
              <w:rPr>
                <w:b/>
                <w:bCs/>
              </w:rPr>
              <w:t>nformation</w:t>
            </w:r>
          </w:p>
          <w:p w14:paraId="4C537DFE" w14:textId="536DA589" w:rsidR="009527CF" w:rsidRPr="00897322" w:rsidRDefault="005F52C5" w:rsidP="00837439">
            <w:r w:rsidRPr="00897322">
              <w:t xml:space="preserve">Examine </w:t>
            </w:r>
            <w:r w:rsidRPr="00897322">
              <w:rPr>
                <w:u w:val="single"/>
              </w:rPr>
              <w:t>background information</w:t>
            </w:r>
            <w:r w:rsidRPr="00897322">
              <w:t xml:space="preserve"> about the work, workplace or industry relevant to the intervie</w:t>
            </w:r>
            <w:r w:rsidR="00C02CAF" w:rsidRPr="00897322">
              <w:t>wees</w:t>
            </w:r>
            <w:r w:rsidRPr="00897322">
              <w:t>.</w:t>
            </w:r>
            <w:r w:rsidR="00E414B3" w:rsidRPr="00897322">
              <w:t xml:space="preserve"> Consider </w:t>
            </w:r>
            <w:r w:rsidR="00C7730B" w:rsidRPr="00897322">
              <w:t xml:space="preserve">the </w:t>
            </w:r>
            <w:r w:rsidR="00345294" w:rsidRPr="00897322">
              <w:t>dominant skills required for someone to work in the industry</w:t>
            </w:r>
            <w:r w:rsidR="00C02CAF" w:rsidRPr="00897322">
              <w:t>.</w:t>
            </w:r>
          </w:p>
          <w:p w14:paraId="6DAC67F1" w14:textId="77777777" w:rsidR="00C7730B" w:rsidRPr="00897322" w:rsidRDefault="00C7730B" w:rsidP="00837439"/>
          <w:p w14:paraId="2A866A7C" w14:textId="312D4D0E" w:rsidR="007263CF" w:rsidRPr="00897322" w:rsidRDefault="007263CF" w:rsidP="00837439">
            <w:pPr>
              <w:rPr>
                <w:b/>
                <w:bCs/>
              </w:rPr>
            </w:pPr>
            <w:r w:rsidRPr="00897322">
              <w:rPr>
                <w:b/>
                <w:bCs/>
              </w:rPr>
              <w:t>Notes</w:t>
            </w:r>
          </w:p>
          <w:p w14:paraId="7EC65EC3" w14:textId="77777777" w:rsidR="00C7730B" w:rsidRPr="00897322" w:rsidRDefault="00C7730B" w:rsidP="00837439"/>
          <w:p w14:paraId="59C24031" w14:textId="77777777" w:rsidR="00C7730B" w:rsidRPr="00897322" w:rsidRDefault="00C7730B" w:rsidP="00837439"/>
          <w:p w14:paraId="6A0DFE32" w14:textId="77777777" w:rsidR="004B21B8" w:rsidRPr="00897322" w:rsidRDefault="004B21B8" w:rsidP="00837439"/>
          <w:p w14:paraId="49E9A11D" w14:textId="77777777" w:rsidR="00C7730B" w:rsidRPr="00897322" w:rsidRDefault="00C7730B" w:rsidP="00837439"/>
          <w:p w14:paraId="23155066" w14:textId="77777777" w:rsidR="004968A8" w:rsidRPr="00897322" w:rsidRDefault="004968A8" w:rsidP="00837439"/>
          <w:p w14:paraId="17DDBCC6" w14:textId="77777777" w:rsidR="004968A8" w:rsidRPr="00897322" w:rsidRDefault="004968A8" w:rsidP="00837439"/>
          <w:p w14:paraId="0C38D7B3" w14:textId="77777777" w:rsidR="004968A8" w:rsidRPr="00897322" w:rsidRDefault="004968A8" w:rsidP="00837439"/>
          <w:p w14:paraId="11497B59" w14:textId="34FD736D" w:rsidR="004C78B3" w:rsidRPr="00897322" w:rsidRDefault="004C78B3" w:rsidP="00837439"/>
        </w:tc>
      </w:tr>
      <w:tr w:rsidR="00837439" w:rsidRPr="00897322" w14:paraId="213C9D4F" w14:textId="77777777" w:rsidTr="008374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4" w:type="dxa"/>
            <w:gridSpan w:val="2"/>
          </w:tcPr>
          <w:p w14:paraId="2610C889" w14:textId="0EE2A732" w:rsidR="00837439" w:rsidRPr="00897322" w:rsidRDefault="007E4A57" w:rsidP="00837439">
            <w:pPr>
              <w:rPr>
                <w:b/>
                <w:bCs/>
              </w:rPr>
            </w:pPr>
            <w:r w:rsidRPr="00897322">
              <w:rPr>
                <w:b/>
                <w:bCs/>
              </w:rPr>
              <w:t>Conduct interview</w:t>
            </w:r>
            <w:r w:rsidR="001D0284" w:rsidRPr="00897322">
              <w:rPr>
                <w:b/>
                <w:bCs/>
              </w:rPr>
              <w:t>s</w:t>
            </w:r>
          </w:p>
          <w:p w14:paraId="4296E81C" w14:textId="41D51D38" w:rsidR="007E4A57" w:rsidRPr="00897322" w:rsidRDefault="00757258" w:rsidP="00837439">
            <w:r w:rsidRPr="00897322">
              <w:t>Pose your questions to one or more people</w:t>
            </w:r>
            <w:r w:rsidR="0030572E" w:rsidRPr="00897322">
              <w:t>. They may work in the same or different workplace or industry.</w:t>
            </w:r>
          </w:p>
          <w:p w14:paraId="425D622B" w14:textId="77777777" w:rsidR="0030572E" w:rsidRPr="00897322" w:rsidRDefault="0030572E" w:rsidP="00837439"/>
          <w:p w14:paraId="56804A25" w14:textId="77777777" w:rsidR="0030572E" w:rsidRPr="00897322" w:rsidRDefault="0030572E" w:rsidP="00837439">
            <w:pPr>
              <w:rPr>
                <w:b/>
                <w:bCs/>
              </w:rPr>
            </w:pPr>
            <w:r w:rsidRPr="00897322">
              <w:rPr>
                <w:b/>
                <w:bCs/>
              </w:rPr>
              <w:t>Notes</w:t>
            </w:r>
          </w:p>
          <w:p w14:paraId="06FD3A58" w14:textId="77777777" w:rsidR="0030572E" w:rsidRPr="00897322" w:rsidRDefault="0030572E" w:rsidP="00837439"/>
          <w:p w14:paraId="020FA5C3" w14:textId="77777777" w:rsidR="0030572E" w:rsidRPr="00897322" w:rsidRDefault="0030572E" w:rsidP="00837439"/>
          <w:p w14:paraId="78C5BA7A" w14:textId="77777777" w:rsidR="0030572E" w:rsidRPr="00897322" w:rsidRDefault="0030572E" w:rsidP="00837439"/>
          <w:p w14:paraId="79A79921" w14:textId="77777777" w:rsidR="0030572E" w:rsidRPr="00897322" w:rsidRDefault="0030572E" w:rsidP="00837439"/>
          <w:p w14:paraId="6CF07F79" w14:textId="77777777" w:rsidR="004B21B8" w:rsidRPr="00897322" w:rsidRDefault="004B21B8" w:rsidP="00837439"/>
          <w:p w14:paraId="239DC864" w14:textId="77777777" w:rsidR="00725A38" w:rsidRPr="00897322" w:rsidRDefault="00725A38" w:rsidP="00837439"/>
          <w:p w14:paraId="01A11985" w14:textId="77777777" w:rsidR="004968A8" w:rsidRPr="00897322" w:rsidRDefault="004968A8" w:rsidP="00837439"/>
          <w:p w14:paraId="2CE2EFA7" w14:textId="77777777" w:rsidR="004968A8" w:rsidRPr="00897322" w:rsidRDefault="004968A8" w:rsidP="00837439"/>
          <w:p w14:paraId="018A5A90" w14:textId="77777777" w:rsidR="004968A8" w:rsidRPr="00897322" w:rsidRDefault="004968A8" w:rsidP="00837439"/>
          <w:p w14:paraId="68946D93" w14:textId="58EFB428" w:rsidR="004C78B3" w:rsidRPr="00897322" w:rsidRDefault="004C78B3" w:rsidP="00837439"/>
        </w:tc>
      </w:tr>
      <w:tr w:rsidR="007E4A57" w:rsidRPr="00897322" w14:paraId="043305A1" w14:textId="77777777" w:rsidTr="00837439">
        <w:tc>
          <w:tcPr>
            <w:cnfStyle w:val="001000000000" w:firstRow="0" w:lastRow="0" w:firstColumn="1" w:lastColumn="0" w:oddVBand="0" w:evenVBand="0" w:oddHBand="0" w:evenHBand="0" w:firstRowFirstColumn="0" w:firstRowLastColumn="0" w:lastRowFirstColumn="0" w:lastRowLastColumn="0"/>
            <w:tcW w:w="9864" w:type="dxa"/>
            <w:gridSpan w:val="2"/>
          </w:tcPr>
          <w:p w14:paraId="574BB1EF" w14:textId="249F15A5" w:rsidR="007E4A57" w:rsidRPr="00897322" w:rsidRDefault="007E4A57" w:rsidP="00837439">
            <w:pPr>
              <w:rPr>
                <w:b/>
                <w:bCs/>
              </w:rPr>
            </w:pPr>
            <w:r w:rsidRPr="00897322">
              <w:rPr>
                <w:b/>
                <w:bCs/>
              </w:rPr>
              <w:t>Presentation</w:t>
            </w:r>
            <w:r w:rsidR="00E865A9" w:rsidRPr="00897322">
              <w:rPr>
                <w:b/>
                <w:bCs/>
              </w:rPr>
              <w:t xml:space="preserve"> (up to 3 minutes </w:t>
            </w:r>
            <w:r w:rsidR="009E7E1D" w:rsidRPr="00897322">
              <w:rPr>
                <w:b/>
                <w:bCs/>
              </w:rPr>
              <w:t>spoken, live or recorded, with the option of 4 pages of digital media)</w:t>
            </w:r>
          </w:p>
          <w:p w14:paraId="64D96CE2" w14:textId="4A03FBFE" w:rsidR="00586CA5" w:rsidRPr="00897322" w:rsidRDefault="009E7E1D" w:rsidP="00837439">
            <w:r w:rsidRPr="00897322">
              <w:t>Pull together your notes and findings into a 3</w:t>
            </w:r>
            <w:r w:rsidR="00D806D3" w:rsidRPr="00897322">
              <w:t>-</w:t>
            </w:r>
            <w:r w:rsidRPr="00897322">
              <w:t xml:space="preserve">minute </w:t>
            </w:r>
            <w:r w:rsidR="00D806D3" w:rsidRPr="00897322">
              <w:t xml:space="preserve">script. Presentations </w:t>
            </w:r>
            <w:r w:rsidR="00CC0BAA" w:rsidRPr="00897322">
              <w:t xml:space="preserve">can include digital media in the form of a PowerPoint </w:t>
            </w:r>
            <w:r w:rsidR="004968A8" w:rsidRPr="00897322">
              <w:t>with images, text and/or videos.</w:t>
            </w:r>
          </w:p>
        </w:tc>
      </w:tr>
      <w:tr w:rsidR="00586CA5" w:rsidRPr="00897322" w14:paraId="5818C894" w14:textId="77777777" w:rsidTr="008374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64" w:type="dxa"/>
            <w:gridSpan w:val="2"/>
          </w:tcPr>
          <w:p w14:paraId="657EED65" w14:textId="121CB5F8" w:rsidR="00586CA5" w:rsidRPr="00897322" w:rsidRDefault="00586CA5" w:rsidP="00837439">
            <w:pPr>
              <w:rPr>
                <w:b/>
                <w:bCs/>
              </w:rPr>
            </w:pPr>
            <w:r w:rsidRPr="00897322">
              <w:rPr>
                <w:b/>
                <w:bCs/>
              </w:rPr>
              <w:t>Learning journal</w:t>
            </w:r>
            <w:r w:rsidR="00E865A9" w:rsidRPr="00897322">
              <w:rPr>
                <w:b/>
                <w:bCs/>
              </w:rPr>
              <w:t xml:space="preserve"> (up to 300 words)</w:t>
            </w:r>
          </w:p>
          <w:p w14:paraId="3C7E65EB" w14:textId="5F98307F" w:rsidR="00586CA5" w:rsidRPr="00897322" w:rsidRDefault="007263CF" w:rsidP="00837439">
            <w:r w:rsidRPr="00897322">
              <w:t xml:space="preserve">Construct a learning journal </w:t>
            </w:r>
            <w:r w:rsidR="007B1A5F" w:rsidRPr="00897322">
              <w:t>that can either be a reflection on your assessment journey or a combination of your worksheets completed throughout the unit.</w:t>
            </w:r>
          </w:p>
        </w:tc>
      </w:tr>
    </w:tbl>
    <w:p w14:paraId="2F716E93" w14:textId="0A8591A4" w:rsidR="008D5CF7" w:rsidRPr="00897322" w:rsidRDefault="00FE3A12" w:rsidP="00837439">
      <w:pPr>
        <w:rPr>
          <w:b/>
          <w:bCs/>
          <w:sz w:val="24"/>
          <w:szCs w:val="24"/>
        </w:rPr>
      </w:pPr>
      <w:r w:rsidRPr="00897322">
        <w:rPr>
          <w:b/>
          <w:bCs/>
          <w:sz w:val="24"/>
          <w:szCs w:val="24"/>
        </w:rPr>
        <w:lastRenderedPageBreak/>
        <w:t>Instrument-specific standards</w:t>
      </w:r>
      <w:r w:rsidR="00E2196A" w:rsidRPr="00897322">
        <w:rPr>
          <w:b/>
          <w:bCs/>
          <w:sz w:val="24"/>
          <w:szCs w:val="24"/>
        </w:rPr>
        <w:t xml:space="preserve"> (Competent / Not competent)</w:t>
      </w:r>
    </w:p>
    <w:tbl>
      <w:tblPr>
        <w:tblStyle w:val="Tablestyle2"/>
        <w:tblW w:w="0" w:type="auto"/>
        <w:tblLook w:val="04A0" w:firstRow="1" w:lastRow="0" w:firstColumn="1" w:lastColumn="0" w:noHBand="0" w:noVBand="1"/>
      </w:tblPr>
      <w:tblGrid>
        <w:gridCol w:w="2466"/>
        <w:gridCol w:w="2466"/>
        <w:gridCol w:w="4932"/>
      </w:tblGrid>
      <w:tr w:rsidR="00562458" w:rsidRPr="00897322" w14:paraId="7C87D982" w14:textId="77777777" w:rsidTr="00352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2" w:type="dxa"/>
            <w:gridSpan w:val="2"/>
          </w:tcPr>
          <w:p w14:paraId="27FA271B" w14:textId="6EE75722" w:rsidR="00562458" w:rsidRPr="00897322" w:rsidRDefault="00562458" w:rsidP="00837439">
            <w:pPr>
              <w:rPr>
                <w:sz w:val="18"/>
                <w:szCs w:val="18"/>
              </w:rPr>
            </w:pPr>
            <w:r w:rsidRPr="00897322">
              <w:rPr>
                <w:sz w:val="18"/>
                <w:szCs w:val="18"/>
              </w:rPr>
              <w:t>Explaining, Examining, Applying and Communicating</w:t>
            </w:r>
          </w:p>
        </w:tc>
        <w:tc>
          <w:tcPr>
            <w:tcW w:w="4932" w:type="dxa"/>
          </w:tcPr>
          <w:p w14:paraId="19C02CEA" w14:textId="525657E0" w:rsidR="00562458" w:rsidRPr="00897322" w:rsidRDefault="00562458" w:rsidP="00837439">
            <w:pPr>
              <w:cnfStyle w:val="100000000000" w:firstRow="1" w:lastRow="0" w:firstColumn="0" w:lastColumn="0" w:oddVBand="0" w:evenVBand="0" w:oddHBand="0" w:evenHBand="0" w:firstRowFirstColumn="0" w:firstRowLastColumn="0" w:lastRowFirstColumn="0" w:lastRowLastColumn="0"/>
              <w:rPr>
                <w:sz w:val="24"/>
                <w:szCs w:val="24"/>
              </w:rPr>
            </w:pPr>
            <w:r w:rsidRPr="00897322">
              <w:rPr>
                <w:sz w:val="18"/>
                <w:szCs w:val="18"/>
              </w:rPr>
              <w:t>Appraising</w:t>
            </w:r>
          </w:p>
        </w:tc>
      </w:tr>
      <w:tr w:rsidR="005A71C1" w:rsidRPr="00897322" w14:paraId="6EDB0A52" w14:textId="77777777" w:rsidTr="0079368A">
        <w:tc>
          <w:tcPr>
            <w:cnfStyle w:val="001000000000" w:firstRow="0" w:lastRow="0" w:firstColumn="1" w:lastColumn="0" w:oddVBand="0" w:evenVBand="0" w:oddHBand="0" w:evenHBand="0" w:firstRowFirstColumn="0" w:firstRowLastColumn="0" w:lastRowFirstColumn="0" w:lastRowLastColumn="0"/>
            <w:tcW w:w="9864" w:type="dxa"/>
            <w:gridSpan w:val="3"/>
          </w:tcPr>
          <w:p w14:paraId="665891B7" w14:textId="347AD521" w:rsidR="005A71C1" w:rsidRPr="00897322" w:rsidRDefault="005A71C1" w:rsidP="005A71C1">
            <w:pPr>
              <w:rPr>
                <w:i/>
                <w:iCs/>
                <w:sz w:val="16"/>
                <w:szCs w:val="16"/>
              </w:rPr>
            </w:pPr>
            <w:r w:rsidRPr="00897322">
              <w:rPr>
                <w:i/>
                <w:iCs/>
                <w:sz w:val="16"/>
                <w:szCs w:val="16"/>
              </w:rPr>
              <w:t>The student response has the following characteristics:</w:t>
            </w:r>
          </w:p>
        </w:tc>
      </w:tr>
      <w:tr w:rsidR="00562458" w:rsidRPr="00897322" w14:paraId="2189FADA" w14:textId="77777777" w:rsidTr="005A71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32" w:type="dxa"/>
            <w:gridSpan w:val="2"/>
            <w:shd w:val="clear" w:color="auto" w:fill="auto"/>
          </w:tcPr>
          <w:p w14:paraId="6CF91C15" w14:textId="77777777" w:rsidR="00562458" w:rsidRPr="00897322" w:rsidRDefault="005A71C1" w:rsidP="005A71C1">
            <w:pPr>
              <w:pStyle w:val="ListParagraph"/>
              <w:numPr>
                <w:ilvl w:val="0"/>
                <w:numId w:val="10"/>
              </w:numPr>
              <w:ind w:left="417"/>
              <w:rPr>
                <w:sz w:val="18"/>
                <w:szCs w:val="18"/>
              </w:rPr>
            </w:pPr>
            <w:r w:rsidRPr="00897322">
              <w:rPr>
                <w:sz w:val="18"/>
                <w:szCs w:val="18"/>
              </w:rPr>
              <w:t>Explan</w:t>
            </w:r>
            <w:r w:rsidR="000B47B3" w:rsidRPr="00897322">
              <w:rPr>
                <w:sz w:val="18"/>
                <w:szCs w:val="18"/>
              </w:rPr>
              <w:t>ations and examination of work practices and processes</w:t>
            </w:r>
          </w:p>
          <w:p w14:paraId="16790F5B" w14:textId="77777777" w:rsidR="000B47B3" w:rsidRPr="00897322" w:rsidRDefault="000B47B3" w:rsidP="005A71C1">
            <w:pPr>
              <w:pStyle w:val="ListParagraph"/>
              <w:numPr>
                <w:ilvl w:val="0"/>
                <w:numId w:val="10"/>
              </w:numPr>
              <w:ind w:left="417"/>
              <w:rPr>
                <w:sz w:val="18"/>
                <w:szCs w:val="18"/>
              </w:rPr>
            </w:pPr>
            <w:r w:rsidRPr="00897322">
              <w:rPr>
                <w:sz w:val="18"/>
                <w:szCs w:val="18"/>
              </w:rPr>
              <w:t>Application of information related to work</w:t>
            </w:r>
          </w:p>
          <w:p w14:paraId="3DE861B7" w14:textId="00063FE2" w:rsidR="000B47B3" w:rsidRPr="00897322" w:rsidRDefault="000B47B3" w:rsidP="005A71C1">
            <w:pPr>
              <w:pStyle w:val="ListParagraph"/>
              <w:numPr>
                <w:ilvl w:val="0"/>
                <w:numId w:val="10"/>
              </w:numPr>
              <w:ind w:left="417"/>
              <w:rPr>
                <w:sz w:val="18"/>
                <w:szCs w:val="18"/>
              </w:rPr>
            </w:pPr>
            <w:r w:rsidRPr="00897322">
              <w:rPr>
                <w:sz w:val="18"/>
                <w:szCs w:val="18"/>
              </w:rPr>
              <w:t>Use of oral communication</w:t>
            </w:r>
          </w:p>
        </w:tc>
        <w:tc>
          <w:tcPr>
            <w:tcW w:w="4932" w:type="dxa"/>
            <w:shd w:val="clear" w:color="auto" w:fill="auto"/>
          </w:tcPr>
          <w:p w14:paraId="3440D732" w14:textId="5B55765D" w:rsidR="00562458" w:rsidRPr="00897322" w:rsidRDefault="001379C6" w:rsidP="000B47B3">
            <w:pPr>
              <w:pStyle w:val="ListParagraph"/>
              <w:numPr>
                <w:ilvl w:val="0"/>
                <w:numId w:val="10"/>
              </w:numPr>
              <w:ind w:left="417"/>
              <w:cnfStyle w:val="000000010000" w:firstRow="0" w:lastRow="0" w:firstColumn="0" w:lastColumn="0" w:oddVBand="0" w:evenVBand="0" w:oddHBand="0" w:evenHBand="1" w:firstRowFirstColumn="0" w:firstRowLastColumn="0" w:lastRowFirstColumn="0" w:lastRowLastColumn="0"/>
              <w:rPr>
                <w:sz w:val="18"/>
                <w:szCs w:val="18"/>
              </w:rPr>
            </w:pPr>
            <w:r w:rsidRPr="00897322">
              <w:rPr>
                <w:sz w:val="18"/>
                <w:szCs w:val="18"/>
              </w:rPr>
              <w:t>Personal learning journal</w:t>
            </w:r>
            <w:r w:rsidR="00824AD9" w:rsidRPr="00897322">
              <w:rPr>
                <w:sz w:val="18"/>
                <w:szCs w:val="18"/>
              </w:rPr>
              <w:t>, including</w:t>
            </w:r>
            <w:r w:rsidR="003331D9" w:rsidRPr="00897322">
              <w:rPr>
                <w:sz w:val="18"/>
                <w:szCs w:val="18"/>
              </w:rPr>
              <w:t xml:space="preserve"> two of the following</w:t>
            </w:r>
          </w:p>
          <w:p w14:paraId="4F8B0A46" w14:textId="0CC2358D" w:rsidR="001379C6" w:rsidRPr="00897322" w:rsidRDefault="00824AD9" w:rsidP="001379C6">
            <w:pPr>
              <w:pStyle w:val="ListParagraph"/>
              <w:numPr>
                <w:ilvl w:val="0"/>
                <w:numId w:val="11"/>
              </w:numPr>
              <w:ind w:left="757"/>
              <w:cnfStyle w:val="000000010000" w:firstRow="0" w:lastRow="0" w:firstColumn="0" w:lastColumn="0" w:oddVBand="0" w:evenVBand="0" w:oddHBand="0" w:evenHBand="1" w:firstRowFirstColumn="0" w:firstRowLastColumn="0" w:lastRowFirstColumn="0" w:lastRowLastColumn="0"/>
              <w:rPr>
                <w:sz w:val="18"/>
                <w:szCs w:val="18"/>
              </w:rPr>
            </w:pPr>
            <w:r w:rsidRPr="00897322">
              <w:rPr>
                <w:sz w:val="18"/>
                <w:szCs w:val="18"/>
              </w:rPr>
              <w:t>P</w:t>
            </w:r>
            <w:r w:rsidR="001379C6" w:rsidRPr="00897322">
              <w:rPr>
                <w:sz w:val="18"/>
                <w:szCs w:val="18"/>
              </w:rPr>
              <w:t>reparing</w:t>
            </w:r>
            <w:r w:rsidRPr="00897322">
              <w:rPr>
                <w:sz w:val="18"/>
                <w:szCs w:val="18"/>
              </w:rPr>
              <w:t>,</w:t>
            </w:r>
            <w:r w:rsidR="001379C6" w:rsidRPr="00897322">
              <w:rPr>
                <w:sz w:val="18"/>
                <w:szCs w:val="18"/>
              </w:rPr>
              <w:t xml:space="preserve"> planning</w:t>
            </w:r>
            <w:r w:rsidRPr="00897322">
              <w:rPr>
                <w:sz w:val="18"/>
                <w:szCs w:val="18"/>
              </w:rPr>
              <w:t xml:space="preserve"> and conducting the interview or survey</w:t>
            </w:r>
          </w:p>
          <w:p w14:paraId="198B710D" w14:textId="6DC27779" w:rsidR="00824AD9" w:rsidRPr="00897322" w:rsidRDefault="00824AD9" w:rsidP="001379C6">
            <w:pPr>
              <w:pStyle w:val="ListParagraph"/>
              <w:numPr>
                <w:ilvl w:val="0"/>
                <w:numId w:val="11"/>
              </w:numPr>
              <w:ind w:left="757"/>
              <w:cnfStyle w:val="000000010000" w:firstRow="0" w:lastRow="0" w:firstColumn="0" w:lastColumn="0" w:oddVBand="0" w:evenVBand="0" w:oddHBand="0" w:evenHBand="1" w:firstRowFirstColumn="0" w:firstRowLastColumn="0" w:lastRowFirstColumn="0" w:lastRowLastColumn="0"/>
              <w:rPr>
                <w:sz w:val="18"/>
                <w:szCs w:val="18"/>
              </w:rPr>
            </w:pPr>
            <w:r w:rsidRPr="00897322">
              <w:rPr>
                <w:sz w:val="18"/>
                <w:szCs w:val="18"/>
              </w:rPr>
              <w:t>Strategies to achieve learning outcomes in future work-related contexts</w:t>
            </w:r>
          </w:p>
          <w:p w14:paraId="7CF36C2D" w14:textId="7527A86F" w:rsidR="00824AD9" w:rsidRPr="00897322" w:rsidRDefault="00824AD9" w:rsidP="001379C6">
            <w:pPr>
              <w:pStyle w:val="ListParagraph"/>
              <w:numPr>
                <w:ilvl w:val="0"/>
                <w:numId w:val="11"/>
              </w:numPr>
              <w:ind w:left="757"/>
              <w:cnfStyle w:val="000000010000" w:firstRow="0" w:lastRow="0" w:firstColumn="0" w:lastColumn="0" w:oddVBand="0" w:evenVBand="0" w:oddHBand="0" w:evenHBand="1" w:firstRowFirstColumn="0" w:firstRowLastColumn="0" w:lastRowFirstColumn="0" w:lastRowLastColumn="0"/>
              <w:rPr>
                <w:sz w:val="18"/>
                <w:szCs w:val="18"/>
              </w:rPr>
            </w:pPr>
            <w:r w:rsidRPr="00897322">
              <w:rPr>
                <w:sz w:val="18"/>
                <w:szCs w:val="18"/>
              </w:rPr>
              <w:t>Reflect</w:t>
            </w:r>
            <w:r w:rsidR="003331D9" w:rsidRPr="00897322">
              <w:rPr>
                <w:sz w:val="18"/>
                <w:szCs w:val="18"/>
              </w:rPr>
              <w:t>ion on learning activities covered in this unit of work</w:t>
            </w:r>
          </w:p>
        </w:tc>
      </w:tr>
      <w:tr w:rsidR="00E2196A" w:rsidRPr="00897322" w14:paraId="7F2B3867" w14:textId="77777777" w:rsidTr="006A07E1">
        <w:tc>
          <w:tcPr>
            <w:cnfStyle w:val="001000000000" w:firstRow="0" w:lastRow="0" w:firstColumn="1" w:lastColumn="0" w:oddVBand="0" w:evenVBand="0" w:oddHBand="0" w:evenHBand="0" w:firstRowFirstColumn="0" w:firstRowLastColumn="0" w:lastRowFirstColumn="0" w:lastRowLastColumn="0"/>
            <w:tcW w:w="2466" w:type="dxa"/>
          </w:tcPr>
          <w:p w14:paraId="45694474" w14:textId="68F701D8" w:rsidR="00E2196A" w:rsidRPr="00897322" w:rsidRDefault="00E2196A" w:rsidP="00837439">
            <w:pPr>
              <w:rPr>
                <w:b/>
                <w:bCs/>
                <w:sz w:val="18"/>
                <w:szCs w:val="18"/>
              </w:rPr>
            </w:pPr>
            <w:r w:rsidRPr="00897322">
              <w:rPr>
                <w:b/>
                <w:bCs/>
                <w:sz w:val="18"/>
                <w:szCs w:val="18"/>
              </w:rPr>
              <w:t>Result</w:t>
            </w:r>
          </w:p>
        </w:tc>
        <w:tc>
          <w:tcPr>
            <w:tcW w:w="7398" w:type="dxa"/>
            <w:gridSpan w:val="2"/>
            <w:shd w:val="clear" w:color="auto" w:fill="F2F2F2" w:themeFill="background1" w:themeFillShade="F2"/>
          </w:tcPr>
          <w:p w14:paraId="05435B0B" w14:textId="77777777" w:rsidR="00E2196A" w:rsidRPr="00897322" w:rsidRDefault="00E2196A" w:rsidP="00E2196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sz w:val="22"/>
                <w:szCs w:val="22"/>
              </w:rPr>
            </w:pPr>
            <w:r w:rsidRPr="00897322">
              <w:rPr>
                <w:b/>
                <w:bCs/>
                <w:sz w:val="22"/>
                <w:szCs w:val="22"/>
              </w:rPr>
              <w:t>Competent</w:t>
            </w:r>
          </w:p>
          <w:p w14:paraId="73B84490" w14:textId="41BD6DB1" w:rsidR="00E2196A" w:rsidRPr="00897322" w:rsidRDefault="00E2196A" w:rsidP="00E2196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sz w:val="22"/>
                <w:szCs w:val="22"/>
              </w:rPr>
            </w:pPr>
            <w:r w:rsidRPr="00897322">
              <w:rPr>
                <w:b/>
                <w:sz w:val="22"/>
                <w:szCs w:val="22"/>
              </w:rPr>
              <w:t>Not competent</w:t>
            </w:r>
          </w:p>
        </w:tc>
      </w:tr>
      <w:tr w:rsidR="00EC3C5A" w:rsidRPr="00897322" w14:paraId="759EB668" w14:textId="77777777" w:rsidTr="00C572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tcPr>
          <w:p w14:paraId="6102FE2E" w14:textId="1D58E36E" w:rsidR="00EC3C5A" w:rsidRPr="00897322" w:rsidRDefault="00985565" w:rsidP="00837439">
            <w:pPr>
              <w:rPr>
                <w:b/>
                <w:bCs/>
                <w:sz w:val="18"/>
                <w:szCs w:val="18"/>
              </w:rPr>
            </w:pPr>
            <w:r w:rsidRPr="00897322">
              <w:rPr>
                <w:b/>
                <w:bCs/>
                <w:sz w:val="18"/>
                <w:szCs w:val="18"/>
              </w:rPr>
              <w:t xml:space="preserve">Teacher </w:t>
            </w:r>
            <w:r w:rsidR="00EC3C5A" w:rsidRPr="00897322">
              <w:rPr>
                <w:b/>
                <w:bCs/>
                <w:sz w:val="18"/>
                <w:szCs w:val="18"/>
              </w:rPr>
              <w:t>Feedback</w:t>
            </w:r>
          </w:p>
        </w:tc>
        <w:tc>
          <w:tcPr>
            <w:tcW w:w="7398" w:type="dxa"/>
            <w:gridSpan w:val="2"/>
          </w:tcPr>
          <w:p w14:paraId="33FCBB9B" w14:textId="77777777" w:rsidR="00EC3C5A" w:rsidRPr="00897322" w:rsidRDefault="00EC3C5A" w:rsidP="00837439">
            <w:pPr>
              <w:cnfStyle w:val="000000010000" w:firstRow="0" w:lastRow="0" w:firstColumn="0" w:lastColumn="0" w:oddVBand="0" w:evenVBand="0" w:oddHBand="0" w:evenHBand="1" w:firstRowFirstColumn="0" w:firstRowLastColumn="0" w:lastRowFirstColumn="0" w:lastRowLastColumn="0"/>
              <w:rPr>
                <w:sz w:val="18"/>
                <w:szCs w:val="18"/>
              </w:rPr>
            </w:pPr>
          </w:p>
          <w:p w14:paraId="1C6FDD30" w14:textId="77777777" w:rsidR="00EC3C5A" w:rsidRPr="00897322" w:rsidRDefault="00EC3C5A" w:rsidP="00837439">
            <w:pPr>
              <w:cnfStyle w:val="000000010000" w:firstRow="0" w:lastRow="0" w:firstColumn="0" w:lastColumn="0" w:oddVBand="0" w:evenVBand="0" w:oddHBand="0" w:evenHBand="1" w:firstRowFirstColumn="0" w:firstRowLastColumn="0" w:lastRowFirstColumn="0" w:lastRowLastColumn="0"/>
              <w:rPr>
                <w:sz w:val="18"/>
                <w:szCs w:val="18"/>
              </w:rPr>
            </w:pPr>
          </w:p>
          <w:p w14:paraId="266720C0" w14:textId="77777777" w:rsidR="00F93330" w:rsidRPr="00897322" w:rsidRDefault="00F93330" w:rsidP="00837439">
            <w:pPr>
              <w:cnfStyle w:val="000000010000" w:firstRow="0" w:lastRow="0" w:firstColumn="0" w:lastColumn="0" w:oddVBand="0" w:evenVBand="0" w:oddHBand="0" w:evenHBand="1" w:firstRowFirstColumn="0" w:firstRowLastColumn="0" w:lastRowFirstColumn="0" w:lastRowLastColumn="0"/>
              <w:rPr>
                <w:sz w:val="18"/>
                <w:szCs w:val="18"/>
              </w:rPr>
            </w:pPr>
          </w:p>
          <w:p w14:paraId="4B10939A" w14:textId="77777777" w:rsidR="00E2196A" w:rsidRPr="00897322" w:rsidRDefault="00E2196A" w:rsidP="00837439">
            <w:pPr>
              <w:cnfStyle w:val="000000010000" w:firstRow="0" w:lastRow="0" w:firstColumn="0" w:lastColumn="0" w:oddVBand="0" w:evenVBand="0" w:oddHBand="0" w:evenHBand="1" w:firstRowFirstColumn="0" w:firstRowLastColumn="0" w:lastRowFirstColumn="0" w:lastRowLastColumn="0"/>
              <w:rPr>
                <w:sz w:val="18"/>
                <w:szCs w:val="18"/>
              </w:rPr>
            </w:pPr>
          </w:p>
          <w:p w14:paraId="3E9502F1" w14:textId="77777777" w:rsidR="00F93330" w:rsidRPr="00897322" w:rsidRDefault="00F93330" w:rsidP="00837439">
            <w:pPr>
              <w:cnfStyle w:val="000000010000" w:firstRow="0" w:lastRow="0" w:firstColumn="0" w:lastColumn="0" w:oddVBand="0" w:evenVBand="0" w:oddHBand="0" w:evenHBand="1" w:firstRowFirstColumn="0" w:firstRowLastColumn="0" w:lastRowFirstColumn="0" w:lastRowLastColumn="0"/>
              <w:rPr>
                <w:sz w:val="18"/>
                <w:szCs w:val="18"/>
              </w:rPr>
            </w:pPr>
          </w:p>
        </w:tc>
      </w:tr>
    </w:tbl>
    <w:p w14:paraId="78146C86" w14:textId="77777777" w:rsidR="00FE3A12" w:rsidRPr="00897322" w:rsidRDefault="00FE3A12" w:rsidP="00837439">
      <w:pPr>
        <w:rPr>
          <w:sz w:val="24"/>
          <w:szCs w:val="24"/>
        </w:rPr>
      </w:pPr>
    </w:p>
    <w:p w14:paraId="2AD3BD12" w14:textId="2C1EA622" w:rsidR="00A86D38" w:rsidRPr="00897322" w:rsidRDefault="00A40591" w:rsidP="00837439">
      <w:pPr>
        <w:rPr>
          <w:i/>
          <w:iCs/>
          <w:sz w:val="24"/>
          <w:szCs w:val="24"/>
        </w:rPr>
      </w:pPr>
      <w:r w:rsidRPr="00897322">
        <w:rPr>
          <w:i/>
          <w:iCs/>
          <w:sz w:val="24"/>
          <w:szCs w:val="24"/>
        </w:rPr>
        <w:t>Note: A-E instrument-specific standards are available in the Career Education syllabus</w:t>
      </w:r>
    </w:p>
    <w:p w14:paraId="2EF4C112" w14:textId="58AB507C" w:rsidR="00F61038" w:rsidRPr="00897322" w:rsidRDefault="00F61038" w:rsidP="00837439">
      <w:pPr>
        <w:rPr>
          <w:i/>
          <w:iCs/>
          <w:sz w:val="24"/>
          <w:szCs w:val="24"/>
        </w:rPr>
      </w:pPr>
      <w:r w:rsidRPr="00897322">
        <w:rPr>
          <w:i/>
          <w:iCs/>
          <w:sz w:val="24"/>
          <w:szCs w:val="24"/>
        </w:rPr>
        <w:t xml:space="preserve">Note: Failing the completion of </w:t>
      </w:r>
      <w:r w:rsidR="000E1269" w:rsidRPr="00897322">
        <w:rPr>
          <w:i/>
          <w:iCs/>
          <w:sz w:val="24"/>
          <w:szCs w:val="24"/>
        </w:rPr>
        <w:t xml:space="preserve">a presentation, the Career Blueprint can be used </w:t>
      </w:r>
      <w:r w:rsidR="001F627A" w:rsidRPr="00897322">
        <w:rPr>
          <w:i/>
          <w:iCs/>
          <w:sz w:val="24"/>
          <w:szCs w:val="24"/>
        </w:rPr>
        <w:t>as a way of collecting evidence</w:t>
      </w:r>
    </w:p>
    <w:p w14:paraId="2ED82764" w14:textId="77777777" w:rsidR="00A86D38" w:rsidRPr="00897322" w:rsidRDefault="00A86D38">
      <w:pPr>
        <w:rPr>
          <w:i/>
          <w:iCs/>
          <w:sz w:val="24"/>
          <w:szCs w:val="24"/>
        </w:rPr>
      </w:pPr>
      <w:r w:rsidRPr="00897322">
        <w:rPr>
          <w:i/>
          <w:iCs/>
          <w:sz w:val="24"/>
          <w:szCs w:val="24"/>
        </w:rPr>
        <w:br w:type="page"/>
      </w:r>
    </w:p>
    <w:p w14:paraId="356BF448" w14:textId="77777777" w:rsidR="00A86D38" w:rsidRPr="00897322" w:rsidRDefault="00A86D38" w:rsidP="00A86D38">
      <w:pPr>
        <w:rPr>
          <w:b/>
          <w:bCs/>
          <w:sz w:val="24"/>
          <w:szCs w:val="24"/>
        </w:rPr>
      </w:pPr>
      <w:r w:rsidRPr="00897322">
        <w:rPr>
          <w:b/>
          <w:bCs/>
          <w:sz w:val="24"/>
          <w:szCs w:val="24"/>
        </w:rPr>
        <w:lastRenderedPageBreak/>
        <w:t>Exemplar (Competent Level)</w:t>
      </w:r>
    </w:p>
    <w:p w14:paraId="0987368A" w14:textId="77777777" w:rsidR="00A86D38" w:rsidRPr="00897322" w:rsidRDefault="00A86D38" w:rsidP="00A86D38">
      <w:pPr>
        <w:rPr>
          <w:b/>
          <w:bCs/>
          <w:sz w:val="24"/>
          <w:szCs w:val="24"/>
        </w:rPr>
      </w:pPr>
      <w:r w:rsidRPr="00897322">
        <w:rPr>
          <w:b/>
          <w:bCs/>
          <w:sz w:val="24"/>
          <w:szCs w:val="24"/>
        </w:rPr>
        <w:t>Presentation</w:t>
      </w:r>
    </w:p>
    <w:p w14:paraId="23441172" w14:textId="77777777" w:rsidR="00A86D38" w:rsidRPr="00897322" w:rsidRDefault="00A86D38" w:rsidP="00A86D38">
      <w:pPr>
        <w:rPr>
          <w:sz w:val="24"/>
          <w:szCs w:val="24"/>
        </w:rPr>
      </w:pPr>
      <w:r w:rsidRPr="00897322">
        <w:rPr>
          <w:sz w:val="24"/>
          <w:szCs w:val="24"/>
        </w:rPr>
        <w:t>As a class we were given the opportunity to interview Ebony. She works as a Team Leader and Boilermaker at East Coast Engineering. I identified that a Team Leader needs strong skills in teamwork and communication, and the manufacturing industry needs employees who are willing to work hard at their skills and problem solve on each project. In the interview, I learnt about her journey into boilermaking, her role and how she navigates the challenges of her work.</w:t>
      </w:r>
    </w:p>
    <w:p w14:paraId="055DF691" w14:textId="77777777" w:rsidR="00A86D38" w:rsidRPr="00897322" w:rsidRDefault="00A86D38" w:rsidP="00A86D38">
      <w:pPr>
        <w:rPr>
          <w:sz w:val="24"/>
          <w:szCs w:val="24"/>
        </w:rPr>
      </w:pPr>
      <w:r w:rsidRPr="00897322">
        <w:rPr>
          <w:sz w:val="24"/>
          <w:szCs w:val="24"/>
        </w:rPr>
        <w:t>Ebony’s career started when she applied for an apprenticeship. In high school, she enjoyed subjects like Engineering Skills, Design and Mathematics. After researching and speaking with the Careers Counsellor, she thought boilermaking would be a good fit. Boilermaking needs skills and attributes like problem solving, technical skills and the desire to create something. Ebony got her opportunity after doing work experience and applied for the job online. She made sure that her application addressed all the dot points on the job descriptions like – attention to detail and passion for working with your hands. Her apprenticeship was 4 years, and each year her pay increased and she was given more responsibilities.</w:t>
      </w:r>
    </w:p>
    <w:p w14:paraId="00C8DC57" w14:textId="604839B4" w:rsidR="00A86D38" w:rsidRPr="00897322" w:rsidRDefault="00A86D38" w:rsidP="00A86D38">
      <w:pPr>
        <w:rPr>
          <w:sz w:val="24"/>
          <w:szCs w:val="24"/>
        </w:rPr>
      </w:pPr>
      <w:r w:rsidRPr="00897322">
        <w:rPr>
          <w:sz w:val="24"/>
          <w:szCs w:val="24"/>
        </w:rPr>
        <w:t xml:space="preserve">Over time, Ebony proved that she was a skilled and reliable worker and could communicate with a range of people in the workshop. Her boss, and mentor recognised this and suggested she do the leadership training offered at East Coast Engineering. Later, an opportunity came up to be a Team </w:t>
      </w:r>
      <w:r w:rsidR="00897322" w:rsidRPr="00897322">
        <w:rPr>
          <w:sz w:val="24"/>
          <w:szCs w:val="24"/>
        </w:rPr>
        <w:t>Leader,</w:t>
      </w:r>
      <w:r w:rsidRPr="00897322">
        <w:rPr>
          <w:sz w:val="24"/>
          <w:szCs w:val="24"/>
        </w:rPr>
        <w:t xml:space="preserve"> and she was successful with her application and interview. Now she overse</w:t>
      </w:r>
      <w:r w:rsidR="00936E28" w:rsidRPr="00897322">
        <w:rPr>
          <w:sz w:val="24"/>
          <w:szCs w:val="24"/>
        </w:rPr>
        <w:t>e</w:t>
      </w:r>
      <w:r w:rsidRPr="00897322">
        <w:rPr>
          <w:sz w:val="24"/>
          <w:szCs w:val="24"/>
        </w:rPr>
        <w:t>s projects and helps train new apprentices. Ebony said she values learning and wants to look at doing a Diploma of Engineering or going to university to study a Bachelor of Engineering.</w:t>
      </w:r>
    </w:p>
    <w:p w14:paraId="34B9A9E8" w14:textId="77777777" w:rsidR="00A86D38" w:rsidRPr="00897322" w:rsidRDefault="00A86D38" w:rsidP="00A86D38">
      <w:pPr>
        <w:rPr>
          <w:sz w:val="24"/>
          <w:szCs w:val="24"/>
        </w:rPr>
      </w:pPr>
      <w:r w:rsidRPr="00897322">
        <w:rPr>
          <w:sz w:val="24"/>
          <w:szCs w:val="24"/>
        </w:rPr>
        <w:t>At work, Ebony faces conflict with team members. She approaches these situations with active listening. She believes that problems can be minimised if you hear the other person’s perspective before assuming anything. Clear communication prevents workplace issues, but taking a break from a heated conversation helps as well. There are processes to follow, if a conflict is not solved by the staff.</w:t>
      </w:r>
    </w:p>
    <w:p w14:paraId="51B7FAE1" w14:textId="01248287" w:rsidR="00A86D38" w:rsidRPr="00897322" w:rsidRDefault="00A86D38" w:rsidP="00A86D38">
      <w:pPr>
        <w:rPr>
          <w:sz w:val="24"/>
          <w:szCs w:val="24"/>
        </w:rPr>
      </w:pPr>
      <w:r w:rsidRPr="00897322">
        <w:rPr>
          <w:sz w:val="24"/>
          <w:szCs w:val="24"/>
        </w:rPr>
        <w:t>Technology continues to shape the future of the manufacturing and engineering industry. Ebony mentioned advancements in automated welding and digital project management tools for leaders. She likes these changes, and East Coast Engineering upskill their team on new technology to ensure they stay ahead. Her passion for technology isn’t always shared by everyone. Older employees create conflict with younger employee</w:t>
      </w:r>
      <w:r w:rsidR="00A9623D" w:rsidRPr="00897322">
        <w:rPr>
          <w:sz w:val="24"/>
          <w:szCs w:val="24"/>
        </w:rPr>
        <w:t>s</w:t>
      </w:r>
      <w:r w:rsidRPr="00897322">
        <w:rPr>
          <w:sz w:val="24"/>
          <w:szCs w:val="24"/>
        </w:rPr>
        <w:t>, because they find it difficult to adapt.</w:t>
      </w:r>
    </w:p>
    <w:p w14:paraId="1A2067AA" w14:textId="77777777" w:rsidR="00A86D38" w:rsidRPr="00897322" w:rsidRDefault="00A86D38" w:rsidP="00A86D38">
      <w:pPr>
        <w:rPr>
          <w:b/>
          <w:bCs/>
          <w:sz w:val="24"/>
          <w:szCs w:val="24"/>
        </w:rPr>
      </w:pPr>
      <w:r w:rsidRPr="00897322">
        <w:rPr>
          <w:sz w:val="24"/>
          <w:szCs w:val="24"/>
        </w:rPr>
        <w:t>Interviewing Ebony gave me an appreciation for an apprenticeship journey and how aligning your career with your passions and skills leads to success. There are exciting opportunities in manufacturing with technology and learning new skills.</w:t>
      </w:r>
      <w:r w:rsidRPr="00897322">
        <w:rPr>
          <w:b/>
          <w:bCs/>
          <w:sz w:val="24"/>
          <w:szCs w:val="24"/>
        </w:rPr>
        <w:br w:type="page"/>
      </w:r>
    </w:p>
    <w:p w14:paraId="68359F5A" w14:textId="77777777" w:rsidR="00A86D38" w:rsidRPr="00897322" w:rsidRDefault="00A86D38" w:rsidP="00A86D38">
      <w:pPr>
        <w:rPr>
          <w:b/>
          <w:bCs/>
          <w:sz w:val="24"/>
          <w:szCs w:val="24"/>
        </w:rPr>
      </w:pPr>
      <w:r w:rsidRPr="00897322">
        <w:rPr>
          <w:b/>
          <w:bCs/>
          <w:sz w:val="24"/>
          <w:szCs w:val="24"/>
        </w:rPr>
        <w:lastRenderedPageBreak/>
        <w:t>Exemplar (Competent Level)</w:t>
      </w:r>
    </w:p>
    <w:p w14:paraId="68C412BB" w14:textId="36D88D76" w:rsidR="4EF68D0E" w:rsidRPr="00897322" w:rsidRDefault="4EF68D0E" w:rsidP="6BA30746">
      <w:r w:rsidRPr="00897322">
        <w:rPr>
          <w:b/>
          <w:bCs/>
          <w:sz w:val="24"/>
          <w:szCs w:val="24"/>
        </w:rPr>
        <w:t>Learning journal</w:t>
      </w:r>
    </w:p>
    <w:p w14:paraId="6632AB98" w14:textId="77777777" w:rsidR="00A86D38" w:rsidRPr="00897322" w:rsidRDefault="00A86D38" w:rsidP="00A86D38">
      <w:pPr>
        <w:rPr>
          <w:sz w:val="24"/>
          <w:szCs w:val="24"/>
        </w:rPr>
      </w:pPr>
      <w:r w:rsidRPr="00897322">
        <w:rPr>
          <w:sz w:val="24"/>
          <w:szCs w:val="24"/>
        </w:rPr>
        <w:t xml:space="preserve">Understanding my own skills and attributes has been essential in shaping my career aspirations. My strengths are teamwork, problem solving and creativity. Knowing this has helped me recognise potential careers and areas for improvement. </w:t>
      </w:r>
    </w:p>
    <w:p w14:paraId="40EDD809" w14:textId="77777777" w:rsidR="00A86D38" w:rsidRPr="00897322" w:rsidRDefault="00A86D38" w:rsidP="00A86D38">
      <w:pPr>
        <w:rPr>
          <w:sz w:val="24"/>
          <w:szCs w:val="24"/>
        </w:rPr>
      </w:pPr>
      <w:r w:rsidRPr="00897322">
        <w:rPr>
          <w:sz w:val="24"/>
          <w:szCs w:val="24"/>
        </w:rPr>
        <w:t xml:space="preserve">To develop key attributes, I will need to seek mentorship, set professional goals, and look for ways to continuously learn. A positive self-concept is also critical, as confidence in my abilities allows me to take on new challenges and seek opportunities for growth. I have learnt that I make decisions more from an intuition point of view and need to do more research when considering how I might plan my career goals. </w:t>
      </w:r>
    </w:p>
    <w:p w14:paraId="7F85A7BC" w14:textId="4CDCDF67" w:rsidR="00A86D38" w:rsidRPr="00897322" w:rsidRDefault="00A86D38" w:rsidP="00A86D38">
      <w:pPr>
        <w:rPr>
          <w:sz w:val="24"/>
          <w:szCs w:val="24"/>
        </w:rPr>
      </w:pPr>
      <w:r w:rsidRPr="00897322">
        <w:rPr>
          <w:sz w:val="24"/>
          <w:szCs w:val="24"/>
        </w:rPr>
        <w:t>At different life stages, my work and personal aspirations may shift, requiring m</w:t>
      </w:r>
      <w:r w:rsidR="008B2444" w:rsidRPr="00897322">
        <w:rPr>
          <w:sz w:val="24"/>
          <w:szCs w:val="24"/>
        </w:rPr>
        <w:t>e</w:t>
      </w:r>
      <w:r w:rsidRPr="00897322">
        <w:rPr>
          <w:sz w:val="24"/>
          <w:szCs w:val="24"/>
        </w:rPr>
        <w:t xml:space="preserve"> to constantly adapt and plan. </w:t>
      </w:r>
      <w:r w:rsidR="006E06A8" w:rsidRPr="00897322">
        <w:rPr>
          <w:sz w:val="24"/>
          <w:szCs w:val="24"/>
        </w:rPr>
        <w:t>Right now,</w:t>
      </w:r>
      <w:r w:rsidRPr="00897322">
        <w:rPr>
          <w:sz w:val="24"/>
          <w:szCs w:val="24"/>
        </w:rPr>
        <w:t xml:space="preserve"> I am focused on being a student and learning different skills and potentially exploring a career as a </w:t>
      </w:r>
      <w:r w:rsidR="006E06A8" w:rsidRPr="00897322">
        <w:rPr>
          <w:sz w:val="24"/>
          <w:szCs w:val="24"/>
        </w:rPr>
        <w:t>w</w:t>
      </w:r>
      <w:r w:rsidRPr="00897322">
        <w:rPr>
          <w:sz w:val="24"/>
          <w:szCs w:val="24"/>
        </w:rPr>
        <w:t xml:space="preserve">elder. As a </w:t>
      </w:r>
      <w:r w:rsidR="006E06A8" w:rsidRPr="00897322">
        <w:rPr>
          <w:sz w:val="24"/>
          <w:szCs w:val="24"/>
        </w:rPr>
        <w:t>w</w:t>
      </w:r>
      <w:r w:rsidRPr="00897322">
        <w:rPr>
          <w:sz w:val="24"/>
          <w:szCs w:val="24"/>
        </w:rPr>
        <w:t>elder I might encounter workplace conflicts with others if we change roles or projects. Active listening and compromise will help in these situations.</w:t>
      </w:r>
    </w:p>
    <w:p w14:paraId="4580C8AA" w14:textId="77777777" w:rsidR="00A86D38" w:rsidRPr="00897322" w:rsidRDefault="00A86D38" w:rsidP="00A86D38">
      <w:pPr>
        <w:rPr>
          <w:sz w:val="24"/>
          <w:szCs w:val="24"/>
        </w:rPr>
      </w:pPr>
      <w:r w:rsidRPr="00897322">
        <w:rPr>
          <w:sz w:val="24"/>
          <w:szCs w:val="24"/>
        </w:rPr>
        <w:t>Knowing more about job descriptions has helped me better understand how to apply for new jobs. I can address the different points in the description in my cover letter or resume and again if I get an interview. Employers seek dedication, initiative, and professionalism, while employees expect fair treatment, opportunities for growth, and a healthy work environment. Research about the job, organisation, pay rates and reading the employee contract are important for me to understand what is required before I start or continue a job.</w:t>
      </w:r>
    </w:p>
    <w:p w14:paraId="13F1538B" w14:textId="1F37E1C5" w:rsidR="00A40591" w:rsidRPr="00A86D38" w:rsidRDefault="00A86D38" w:rsidP="00837439">
      <w:pPr>
        <w:rPr>
          <w:sz w:val="24"/>
          <w:szCs w:val="24"/>
        </w:rPr>
      </w:pPr>
      <w:r w:rsidRPr="00897322">
        <w:rPr>
          <w:sz w:val="24"/>
          <w:szCs w:val="24"/>
        </w:rPr>
        <w:t>When I am in the workforce, and as life changes, balancing work and personal life is crucial for success. I want to be able to contribute to my workplace and enjoy social and sporting activities outside of work.</w:t>
      </w:r>
    </w:p>
    <w:sectPr w:rsidR="00A40591" w:rsidRPr="00A86D38" w:rsidSect="00AF4978">
      <w:headerReference w:type="default" r:id="rId11"/>
      <w:footerReference w:type="default" r:id="rId12"/>
      <w:headerReference w:type="first" r:id="rId13"/>
      <w:footerReference w:type="first" r:id="rId14"/>
      <w:pgSz w:w="11906" w:h="16838"/>
      <w:pgMar w:top="2325" w:right="1021" w:bottom="1418" w:left="1021" w:header="68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36A6" w14:textId="77777777" w:rsidR="0054049E" w:rsidRPr="00897322" w:rsidRDefault="0054049E" w:rsidP="009D7CFA">
      <w:pPr>
        <w:spacing w:before="0" w:after="0" w:line="240" w:lineRule="auto"/>
      </w:pPr>
      <w:r w:rsidRPr="00897322">
        <w:separator/>
      </w:r>
    </w:p>
  </w:endnote>
  <w:endnote w:type="continuationSeparator" w:id="0">
    <w:p w14:paraId="1E24C75B" w14:textId="77777777" w:rsidR="0054049E" w:rsidRPr="00897322" w:rsidRDefault="0054049E" w:rsidP="009D7CFA">
      <w:pPr>
        <w:spacing w:before="0" w:after="0" w:line="240" w:lineRule="auto"/>
      </w:pPr>
      <w:r w:rsidRPr="008973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2EA02" w14:textId="0182E175" w:rsidR="000767E2" w:rsidRPr="00897322" w:rsidRDefault="006D66F1" w:rsidP="008A6A40">
    <w:pPr>
      <w:pStyle w:val="Footer"/>
      <w:tabs>
        <w:tab w:val="clear" w:pos="4513"/>
        <w:tab w:val="clear" w:pos="9026"/>
        <w:tab w:val="right" w:pos="10204"/>
      </w:tabs>
    </w:pPr>
    <w:r w:rsidRPr="00897322">
      <w:rPr>
        <w:b/>
        <w:bCs/>
        <w:color w:val="1A0083" w:themeColor="accent1"/>
      </w:rPr>
      <w:t xml:space="preserve">Manufacturing Skills </w:t>
    </w:r>
    <w:proofErr w:type="gramStart"/>
    <w:r w:rsidRPr="00897322">
      <w:rPr>
        <w:b/>
        <w:bCs/>
        <w:color w:val="1A0083" w:themeColor="accent1"/>
      </w:rPr>
      <w:t>Queensland</w:t>
    </w:r>
    <w:r w:rsidR="000767E2" w:rsidRPr="00897322">
      <w:rPr>
        <w:color w:val="1A0083" w:themeColor="accent1"/>
      </w:rPr>
      <w:t xml:space="preserve">  </w:t>
    </w:r>
    <w:r w:rsidR="000767E2" w:rsidRPr="00897322">
      <w:t>|</w:t>
    </w:r>
    <w:proofErr w:type="gramEnd"/>
    <w:r w:rsidRPr="00897322">
      <w:t xml:space="preserve"> </w:t>
    </w:r>
    <w:r w:rsidR="00EA3FC4" w:rsidRPr="00897322">
      <w:t xml:space="preserve"> </w:t>
    </w:r>
    <w:r w:rsidR="00F22054" w:rsidRPr="00897322">
      <w:t xml:space="preserve">Scaffolding and </w:t>
    </w:r>
    <w:r w:rsidR="00EA3FC4" w:rsidRPr="00897322">
      <w:t>Exemplar</w:t>
    </w:r>
    <w:r w:rsidR="000767E2" w:rsidRPr="00897322">
      <w:tab/>
    </w:r>
    <w:r w:rsidR="000767E2" w:rsidRPr="00897322">
      <w:rPr>
        <w:b/>
        <w:bCs/>
        <w:color w:val="1A0083" w:themeColor="accent1"/>
      </w:rPr>
      <w:fldChar w:fldCharType="begin"/>
    </w:r>
    <w:r w:rsidR="000767E2" w:rsidRPr="00897322">
      <w:rPr>
        <w:b/>
        <w:bCs/>
        <w:color w:val="1A0083" w:themeColor="accent1"/>
      </w:rPr>
      <w:instrText xml:space="preserve"> PAGE   \* MERGEFORMAT </w:instrText>
    </w:r>
    <w:r w:rsidR="000767E2" w:rsidRPr="00897322">
      <w:rPr>
        <w:b/>
        <w:bCs/>
        <w:color w:val="1A0083" w:themeColor="accent1"/>
      </w:rPr>
      <w:fldChar w:fldCharType="separate"/>
    </w:r>
    <w:r w:rsidR="000767E2" w:rsidRPr="00897322">
      <w:rPr>
        <w:b/>
        <w:bCs/>
        <w:color w:val="1A0083" w:themeColor="accent1"/>
      </w:rPr>
      <w:t>1</w:t>
    </w:r>
    <w:r w:rsidR="000767E2" w:rsidRPr="00897322">
      <w:rPr>
        <w:b/>
        <w:bCs/>
        <w:color w:val="1A0083"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9AEB5" w14:textId="0810FF88" w:rsidR="00BB0E2D" w:rsidRPr="00897322" w:rsidRDefault="0028691C" w:rsidP="002B4BE3">
    <w:pPr>
      <w:pStyle w:val="Footerdocumenttype"/>
      <w:rPr>
        <w:lang w:val="en-AU"/>
      </w:rPr>
    </w:pPr>
    <w:r w:rsidRPr="00897322">
      <w:rPr>
        <w:b/>
        <w:bCs/>
        <w:color w:val="1A0083" w:themeColor="accent1"/>
        <w:lang w:val="en-AU"/>
      </w:rPr>
      <w:t>Assessment 1: Presentation and Learning Journal Task Sheet</w:t>
    </w:r>
    <w:r w:rsidR="00BB0E2D" w:rsidRPr="00897322">
      <w:rPr>
        <w:lang w:val="en-AU"/>
      </w:rPr>
      <w:tab/>
    </w:r>
    <w:r w:rsidR="00BB0E2D" w:rsidRPr="00897322">
      <w:rPr>
        <w:b/>
        <w:bCs/>
        <w:color w:val="1A0083" w:themeColor="accent1"/>
        <w:lang w:val="en-AU"/>
      </w:rPr>
      <w:fldChar w:fldCharType="begin"/>
    </w:r>
    <w:r w:rsidR="00BB0E2D" w:rsidRPr="00897322">
      <w:rPr>
        <w:b/>
        <w:bCs/>
        <w:color w:val="1A0083" w:themeColor="accent1"/>
        <w:lang w:val="en-AU"/>
      </w:rPr>
      <w:instrText xml:space="preserve"> PAGE   \* MERGEFORMAT </w:instrText>
    </w:r>
    <w:r w:rsidR="00BB0E2D" w:rsidRPr="00897322">
      <w:rPr>
        <w:b/>
        <w:bCs/>
        <w:color w:val="1A0083" w:themeColor="accent1"/>
        <w:lang w:val="en-AU"/>
      </w:rPr>
      <w:fldChar w:fldCharType="separate"/>
    </w:r>
    <w:r w:rsidR="00BB0E2D" w:rsidRPr="00897322">
      <w:rPr>
        <w:b/>
        <w:bCs/>
        <w:color w:val="1A0083" w:themeColor="accent1"/>
        <w:lang w:val="en-AU"/>
      </w:rPr>
      <w:t>1</w:t>
    </w:r>
    <w:r w:rsidR="00BB0E2D" w:rsidRPr="00897322">
      <w:rPr>
        <w:b/>
        <w:bCs/>
        <w:color w:val="1A0083" w:themeColor="accent1"/>
        <w:lang w:val="en-A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AC825" w14:textId="77777777" w:rsidR="0054049E" w:rsidRPr="00897322" w:rsidRDefault="0054049E" w:rsidP="009D7CFA">
      <w:pPr>
        <w:spacing w:before="0" w:after="0" w:line="240" w:lineRule="auto"/>
      </w:pPr>
    </w:p>
  </w:footnote>
  <w:footnote w:type="continuationSeparator" w:id="0">
    <w:p w14:paraId="14C29823" w14:textId="77777777" w:rsidR="0054049E" w:rsidRPr="00897322" w:rsidRDefault="0054049E" w:rsidP="009D7CFA">
      <w:pPr>
        <w:spacing w:before="0" w:after="0" w:line="240" w:lineRule="auto"/>
      </w:pPr>
      <w:r w:rsidRPr="0089732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7E563" w14:textId="77777777" w:rsidR="006D66F1" w:rsidRPr="00897322" w:rsidRDefault="006653DE">
    <w:pPr>
      <w:pStyle w:val="Header"/>
    </w:pPr>
    <w:r w:rsidRPr="00897322">
      <mc:AlternateContent>
        <mc:Choice Requires="wps">
          <w:drawing>
            <wp:anchor distT="0" distB="0" distL="114300" distR="114300" simplePos="0" relativeHeight="251658240" behindDoc="1" locked="0" layoutInCell="1" allowOverlap="1" wp14:anchorId="68DF2502" wp14:editId="539BAEF1">
              <wp:simplePos x="0" y="0"/>
              <wp:positionH relativeFrom="column">
                <wp:posOffset>0</wp:posOffset>
              </wp:positionH>
              <wp:positionV relativeFrom="page">
                <wp:posOffset>449580</wp:posOffset>
              </wp:positionV>
              <wp:extent cx="381600" cy="381600"/>
              <wp:effectExtent l="0" t="0" r="0" b="0"/>
              <wp:wrapNone/>
              <wp:docPr id="211821500" name="Graphic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0" cy="381600"/>
                      </a:xfrm>
                      <a:custGeom>
                        <a:avLst/>
                        <a:gdLst>
                          <a:gd name="connsiteX0" fmla="*/ 969455 w 1951958"/>
                          <a:gd name="connsiteY0" fmla="*/ 1474089 h 1951958"/>
                          <a:gd name="connsiteX1" fmla="*/ 477679 w 1951958"/>
                          <a:gd name="connsiteY1" fmla="*/ 975932 h 1951958"/>
                          <a:gd name="connsiteX2" fmla="*/ 976027 w 1951958"/>
                          <a:gd name="connsiteY2" fmla="*/ 477584 h 1951958"/>
                          <a:gd name="connsiteX3" fmla="*/ 1474280 w 1951958"/>
                          <a:gd name="connsiteY3" fmla="*/ 975932 h 1951958"/>
                          <a:gd name="connsiteX4" fmla="*/ 1424273 w 1951958"/>
                          <a:gd name="connsiteY4" fmla="*/ 1193673 h 1951958"/>
                          <a:gd name="connsiteX5" fmla="*/ 1771745 w 1951958"/>
                          <a:gd name="connsiteY5" fmla="*/ 1541145 h 1951958"/>
                          <a:gd name="connsiteX6" fmla="*/ 1951958 w 1951958"/>
                          <a:gd name="connsiteY6" fmla="*/ 975932 h 1951958"/>
                          <a:gd name="connsiteX7" fmla="*/ 976027 w 1951958"/>
                          <a:gd name="connsiteY7" fmla="*/ 0 h 1951958"/>
                          <a:gd name="connsiteX8" fmla="*/ 0 w 1951958"/>
                          <a:gd name="connsiteY8" fmla="*/ 976027 h 1951958"/>
                          <a:gd name="connsiteX9" fmla="*/ 969455 w 1951958"/>
                          <a:gd name="connsiteY9" fmla="*/ 1951958 h 1951958"/>
                          <a:gd name="connsiteX10" fmla="*/ 969455 w 1951958"/>
                          <a:gd name="connsiteY10" fmla="*/ 1951958 h 1951958"/>
                          <a:gd name="connsiteX11" fmla="*/ 1945481 w 1951958"/>
                          <a:gd name="connsiteY11" fmla="*/ 1951958 h 1951958"/>
                          <a:gd name="connsiteX12" fmla="*/ 969455 w 1951958"/>
                          <a:gd name="connsiteY12" fmla="*/ 976027 h 1951958"/>
                          <a:gd name="connsiteX13" fmla="*/ 969455 w 1951958"/>
                          <a:gd name="connsiteY13" fmla="*/ 1474089 h 195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951958" h="1951958">
                            <a:moveTo>
                              <a:pt x="969455" y="1474089"/>
                            </a:moveTo>
                            <a:cubicBezTo>
                              <a:pt x="697230" y="1470565"/>
                              <a:pt x="477679" y="1249013"/>
                              <a:pt x="477679" y="975932"/>
                            </a:cubicBezTo>
                            <a:cubicBezTo>
                              <a:pt x="477679" y="702850"/>
                              <a:pt x="700754" y="477584"/>
                              <a:pt x="976027" y="477584"/>
                            </a:cubicBezTo>
                            <a:cubicBezTo>
                              <a:pt x="1251299" y="477584"/>
                              <a:pt x="1474280" y="700659"/>
                              <a:pt x="1474280" y="975932"/>
                            </a:cubicBezTo>
                            <a:cubicBezTo>
                              <a:pt x="1474280" y="1054037"/>
                              <a:pt x="1456277" y="1127951"/>
                              <a:pt x="1424273" y="1193673"/>
                            </a:cubicBezTo>
                            <a:lnTo>
                              <a:pt x="1771745" y="1541145"/>
                            </a:lnTo>
                            <a:cubicBezTo>
                              <a:pt x="1885188" y="1381697"/>
                              <a:pt x="1951958" y="1186625"/>
                              <a:pt x="1951958" y="975932"/>
                            </a:cubicBezTo>
                            <a:cubicBezTo>
                              <a:pt x="1951958" y="437007"/>
                              <a:pt x="1515047" y="0"/>
                              <a:pt x="976027" y="0"/>
                            </a:cubicBezTo>
                            <a:cubicBezTo>
                              <a:pt x="437007" y="0"/>
                              <a:pt x="0" y="437007"/>
                              <a:pt x="0" y="976027"/>
                            </a:cubicBezTo>
                            <a:cubicBezTo>
                              <a:pt x="0" y="1515047"/>
                              <a:pt x="433483" y="1948434"/>
                              <a:pt x="969455" y="1951958"/>
                            </a:cubicBezTo>
                            <a:lnTo>
                              <a:pt x="969455" y="1951958"/>
                            </a:lnTo>
                            <a:cubicBezTo>
                              <a:pt x="969455" y="1951958"/>
                              <a:pt x="1945481" y="1951958"/>
                              <a:pt x="1945481" y="1951958"/>
                            </a:cubicBezTo>
                            <a:lnTo>
                              <a:pt x="969455" y="976027"/>
                            </a:lnTo>
                            <a:lnTo>
                              <a:pt x="969455" y="1474089"/>
                            </a:lnTo>
                            <a:close/>
                          </a:path>
                        </a:pathLst>
                      </a:custGeom>
                      <a:solidFill>
                        <a:schemeClr val="bg1">
                          <a:lumMod val="85000"/>
                        </a:schemeClr>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Graphic 1" style="position:absolute;margin-left:0;margin-top:35.4pt;width:30.05pt;height:3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951958,1951958" o:spid="_x0000_s1026" fillcolor="#d8d8d8 [2732]" stroked="f" strokeweight="0" path="m969455,1474089c697230,1470565,477679,1249013,477679,975932v,-273082,223075,-498348,498348,-498348c1251299,477584,1474280,700659,1474280,975932v,78105,-18003,152019,-50007,217741l1771745,1541145v113443,-159448,180213,-354520,180213,-565213c1951958,437007,1515047,,976027,,437007,,,437007,,976027v,539020,433483,972407,969455,975931l969455,1951958v,,976026,,976026,l969455,976027r,49806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" w14:anchorId="10AE7843">
              <v:stroke joinstyle="miter"/>
              <v:path arrowok="t" o:connecttype="custom" o:connectlocs="189525,288179;93384,190791;190809,93366;288216,190791;278440,233358;346369,301288;381600,190791;190809,0;0,190809;189525,381600;189525,381600;380334,381600;189525,190809;189525,288179" o:connectangles="0,0,0,0,0,0,0,0,0,0,0,0,0,0"/>
              <o:lock v:ext="edit" aspectratio="t"/>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3B9C" w14:textId="77777777" w:rsidR="00BB0E2D" w:rsidRPr="00897322" w:rsidRDefault="00CA24D7">
    <w:pPr>
      <w:pStyle w:val="Header"/>
    </w:pPr>
    <w:r w:rsidRPr="00897322">
      <mc:AlternateContent>
        <mc:Choice Requires="wpg">
          <w:drawing>
            <wp:anchor distT="0" distB="0" distL="114300" distR="114300" simplePos="0" relativeHeight="251658241" behindDoc="1" locked="0" layoutInCell="1" allowOverlap="1" wp14:anchorId="16933F00" wp14:editId="29E4A89C">
              <wp:simplePos x="0" y="0"/>
              <wp:positionH relativeFrom="page">
                <wp:posOffset>648335</wp:posOffset>
              </wp:positionH>
              <wp:positionV relativeFrom="page">
                <wp:posOffset>449580</wp:posOffset>
              </wp:positionV>
              <wp:extent cx="1242000" cy="385200"/>
              <wp:effectExtent l="0" t="0" r="0" b="0"/>
              <wp:wrapNone/>
              <wp:docPr id="1830479677" name="Group 1"/>
              <wp:cNvGraphicFramePr/>
              <a:graphic xmlns:a="http://schemas.openxmlformats.org/drawingml/2006/main">
                <a:graphicData uri="http://schemas.microsoft.com/office/word/2010/wordprocessingGroup">
                  <wpg:wgp>
                    <wpg:cNvGrpSpPr/>
                    <wpg:grpSpPr>
                      <a:xfrm>
                        <a:off x="0" y="0"/>
                        <a:ext cx="1242000" cy="385200"/>
                        <a:chOff x="0" y="0"/>
                        <a:chExt cx="2042795" cy="629285"/>
                      </a:xfrm>
                    </wpg:grpSpPr>
                    <wpg:grpSp>
                      <wpg:cNvPr id="901518728" name="Graphic 1"/>
                      <wpg:cNvGrpSpPr/>
                      <wpg:grpSpPr>
                        <a:xfrm>
                          <a:off x="704850" y="107950"/>
                          <a:ext cx="1337945" cy="521335"/>
                          <a:chOff x="704520" y="132234"/>
                          <a:chExt cx="1338058" cy="521526"/>
                        </a:xfrm>
                      </wpg:grpSpPr>
                      <wps:wsp>
                        <wps:cNvPr id="831583735" name="Freeform: Shape 831583735"/>
                        <wps:cNvSpPr/>
                        <wps:spPr>
                          <a:xfrm>
                            <a:off x="706635" y="224084"/>
                            <a:ext cx="140248" cy="113557"/>
                          </a:xfrm>
                          <a:custGeom>
                            <a:avLst/>
                            <a:gdLst>
                              <a:gd name="connsiteX0" fmla="*/ 114258 w 140248"/>
                              <a:gd name="connsiteY0" fmla="*/ 113558 h 113557"/>
                              <a:gd name="connsiteX1" fmla="*/ 105860 w 140248"/>
                              <a:gd name="connsiteY1" fmla="*/ 55355 h 113557"/>
                              <a:gd name="connsiteX2" fmla="*/ 72515 w 140248"/>
                              <a:gd name="connsiteY2" fmla="*/ 103056 h 113557"/>
                              <a:gd name="connsiteX3" fmla="*/ 68469 w 140248"/>
                              <a:gd name="connsiteY3" fmla="*/ 103056 h 113557"/>
                              <a:gd name="connsiteX4" fmla="*/ 34388 w 140248"/>
                              <a:gd name="connsiteY4" fmla="*/ 55049 h 113557"/>
                              <a:gd name="connsiteX5" fmla="*/ 25990 w 140248"/>
                              <a:gd name="connsiteY5" fmla="*/ 113558 h 113557"/>
                              <a:gd name="connsiteX6" fmla="*/ 0 w 140248"/>
                              <a:gd name="connsiteY6" fmla="*/ 113558 h 113557"/>
                              <a:gd name="connsiteX7" fmla="*/ 17408 w 140248"/>
                              <a:gd name="connsiteY7" fmla="*/ 0 h 113557"/>
                              <a:gd name="connsiteX8" fmla="*/ 20565 w 140248"/>
                              <a:gd name="connsiteY8" fmla="*/ 0 h 113557"/>
                              <a:gd name="connsiteX9" fmla="*/ 70584 w 140248"/>
                              <a:gd name="connsiteY9" fmla="*/ 67816 h 113557"/>
                              <a:gd name="connsiteX10" fmla="*/ 119683 w 140248"/>
                              <a:gd name="connsiteY10" fmla="*/ 0 h 113557"/>
                              <a:gd name="connsiteX11" fmla="*/ 122840 w 140248"/>
                              <a:gd name="connsiteY11" fmla="*/ 0 h 113557"/>
                              <a:gd name="connsiteX12" fmla="*/ 140248 w 140248"/>
                              <a:gd name="connsiteY12" fmla="*/ 113558 h 113557"/>
                              <a:gd name="connsiteX13" fmla="*/ 114258 w 140248"/>
                              <a:gd name="connsiteY13" fmla="*/ 113558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40248" h="113557">
                                <a:moveTo>
                                  <a:pt x="114258" y="113558"/>
                                </a:moveTo>
                                <a:lnTo>
                                  <a:pt x="105860" y="55355"/>
                                </a:lnTo>
                                <a:lnTo>
                                  <a:pt x="72515" y="103056"/>
                                </a:lnTo>
                                <a:lnTo>
                                  <a:pt x="68469" y="103056"/>
                                </a:lnTo>
                                <a:lnTo>
                                  <a:pt x="34388" y="55049"/>
                                </a:lnTo>
                                <a:lnTo>
                                  <a:pt x="25990" y="113558"/>
                                </a:lnTo>
                                <a:lnTo>
                                  <a:pt x="0" y="113558"/>
                                </a:lnTo>
                                <a:lnTo>
                                  <a:pt x="17408" y="0"/>
                                </a:lnTo>
                                <a:lnTo>
                                  <a:pt x="20565" y="0"/>
                                </a:lnTo>
                                <a:lnTo>
                                  <a:pt x="70584" y="67816"/>
                                </a:lnTo>
                                <a:lnTo>
                                  <a:pt x="119683" y="0"/>
                                </a:lnTo>
                                <a:lnTo>
                                  <a:pt x="122840" y="0"/>
                                </a:lnTo>
                                <a:lnTo>
                                  <a:pt x="140248" y="113558"/>
                                </a:lnTo>
                                <a:lnTo>
                                  <a:pt x="114258" y="11355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9379262" name="Freeform: Shape 329379262"/>
                        <wps:cNvSpPr/>
                        <wps:spPr>
                          <a:xfrm>
                            <a:off x="856966" y="224084"/>
                            <a:ext cx="110825" cy="113557"/>
                          </a:xfrm>
                          <a:custGeom>
                            <a:avLst/>
                            <a:gdLst>
                              <a:gd name="connsiteX0" fmla="*/ 75365 w 110825"/>
                              <a:gd name="connsiteY0" fmla="*/ 95861 h 113557"/>
                              <a:gd name="connsiteX1" fmla="*/ 35583 w 110825"/>
                              <a:gd name="connsiteY1" fmla="*/ 95861 h 113557"/>
                              <a:gd name="connsiteX2" fmla="*/ 28534 w 110825"/>
                              <a:gd name="connsiteY2" fmla="*/ 113558 h 113557"/>
                              <a:gd name="connsiteX3" fmla="*/ 0 w 110825"/>
                              <a:gd name="connsiteY3" fmla="*/ 113558 h 113557"/>
                              <a:gd name="connsiteX4" fmla="*/ 53911 w 110825"/>
                              <a:gd name="connsiteY4" fmla="*/ 0 h 113557"/>
                              <a:gd name="connsiteX5" fmla="*/ 56915 w 110825"/>
                              <a:gd name="connsiteY5" fmla="*/ 0 h 113557"/>
                              <a:gd name="connsiteX6" fmla="*/ 110826 w 110825"/>
                              <a:gd name="connsiteY6" fmla="*/ 113558 h 113557"/>
                              <a:gd name="connsiteX7" fmla="*/ 82445 w 110825"/>
                              <a:gd name="connsiteY7" fmla="*/ 113558 h 113557"/>
                              <a:gd name="connsiteX8" fmla="*/ 75396 w 110825"/>
                              <a:gd name="connsiteY8" fmla="*/ 95861 h 113557"/>
                              <a:gd name="connsiteX9" fmla="*/ 55382 w 110825"/>
                              <a:gd name="connsiteY9" fmla="*/ 45435 h 113557"/>
                              <a:gd name="connsiteX10" fmla="*/ 42908 w 110825"/>
                              <a:gd name="connsiteY10" fmla="*/ 76634 h 113557"/>
                              <a:gd name="connsiteX11" fmla="*/ 67979 w 110825"/>
                              <a:gd name="connsiteY11" fmla="*/ 76634 h 113557"/>
                              <a:gd name="connsiteX12" fmla="*/ 55352 w 110825"/>
                              <a:gd name="connsiteY12" fmla="*/ 45435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10825" h="113557">
                                <a:moveTo>
                                  <a:pt x="75365" y="95861"/>
                                </a:moveTo>
                                <a:lnTo>
                                  <a:pt x="35583" y="95861"/>
                                </a:lnTo>
                                <a:lnTo>
                                  <a:pt x="28534" y="113558"/>
                                </a:lnTo>
                                <a:lnTo>
                                  <a:pt x="0" y="113558"/>
                                </a:lnTo>
                                <a:lnTo>
                                  <a:pt x="53911" y="0"/>
                                </a:lnTo>
                                <a:lnTo>
                                  <a:pt x="56915" y="0"/>
                                </a:lnTo>
                                <a:lnTo>
                                  <a:pt x="110826" y="113558"/>
                                </a:lnTo>
                                <a:lnTo>
                                  <a:pt x="82445" y="113558"/>
                                </a:lnTo>
                                <a:lnTo>
                                  <a:pt x="75396" y="95861"/>
                                </a:lnTo>
                                <a:close/>
                                <a:moveTo>
                                  <a:pt x="55382" y="45435"/>
                                </a:moveTo>
                                <a:lnTo>
                                  <a:pt x="42908" y="76634"/>
                                </a:lnTo>
                                <a:lnTo>
                                  <a:pt x="67979" y="76634"/>
                                </a:lnTo>
                                <a:lnTo>
                                  <a:pt x="55352" y="45435"/>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98387543" name="Freeform: Shape 1098387543"/>
                        <wps:cNvSpPr/>
                        <wps:spPr>
                          <a:xfrm>
                            <a:off x="977814" y="224237"/>
                            <a:ext cx="103776" cy="114292"/>
                          </a:xfrm>
                          <a:custGeom>
                            <a:avLst/>
                            <a:gdLst>
                              <a:gd name="connsiteX0" fmla="*/ 103776 w 103776"/>
                              <a:gd name="connsiteY0" fmla="*/ 888 h 114292"/>
                              <a:gd name="connsiteX1" fmla="*/ 103776 w 103776"/>
                              <a:gd name="connsiteY1" fmla="*/ 114293 h 114292"/>
                              <a:gd name="connsiteX2" fmla="*/ 100926 w 103776"/>
                              <a:gd name="connsiteY2" fmla="*/ 114293 h 114292"/>
                              <a:gd name="connsiteX3" fmla="*/ 25684 w 103776"/>
                              <a:gd name="connsiteY3" fmla="*/ 50242 h 114292"/>
                              <a:gd name="connsiteX4" fmla="*/ 25684 w 103776"/>
                              <a:gd name="connsiteY4" fmla="*/ 113405 h 114292"/>
                              <a:gd name="connsiteX5" fmla="*/ 0 w 103776"/>
                              <a:gd name="connsiteY5" fmla="*/ 113405 h 114292"/>
                              <a:gd name="connsiteX6" fmla="*/ 0 w 103776"/>
                              <a:gd name="connsiteY6" fmla="*/ 0 h 114292"/>
                              <a:gd name="connsiteX7" fmla="*/ 2850 w 103776"/>
                              <a:gd name="connsiteY7" fmla="*/ 0 h 114292"/>
                              <a:gd name="connsiteX8" fmla="*/ 77939 w 103776"/>
                              <a:gd name="connsiteY8" fmla="*/ 63591 h 114292"/>
                              <a:gd name="connsiteX9" fmla="*/ 77939 w 103776"/>
                              <a:gd name="connsiteY9" fmla="*/ 888 h 114292"/>
                              <a:gd name="connsiteX10" fmla="*/ 103776 w 103776"/>
                              <a:gd name="connsiteY10" fmla="*/ 888 h 1142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3776" h="114292">
                                <a:moveTo>
                                  <a:pt x="103776" y="888"/>
                                </a:moveTo>
                                <a:lnTo>
                                  <a:pt x="103776" y="114293"/>
                                </a:lnTo>
                                <a:lnTo>
                                  <a:pt x="100926" y="114293"/>
                                </a:lnTo>
                                <a:lnTo>
                                  <a:pt x="25684" y="50242"/>
                                </a:lnTo>
                                <a:lnTo>
                                  <a:pt x="25684" y="113405"/>
                                </a:lnTo>
                                <a:lnTo>
                                  <a:pt x="0" y="113405"/>
                                </a:lnTo>
                                <a:lnTo>
                                  <a:pt x="0" y="0"/>
                                </a:lnTo>
                                <a:lnTo>
                                  <a:pt x="2850" y="0"/>
                                </a:lnTo>
                                <a:lnTo>
                                  <a:pt x="77939" y="63591"/>
                                </a:lnTo>
                                <a:lnTo>
                                  <a:pt x="77939" y="888"/>
                                </a:lnTo>
                                <a:lnTo>
                                  <a:pt x="103776" y="88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648528" name="Freeform: Shape 904648528"/>
                        <wps:cNvSpPr/>
                        <wps:spPr>
                          <a:xfrm>
                            <a:off x="1096302" y="225125"/>
                            <a:ext cx="102581" cy="114904"/>
                          </a:xfrm>
                          <a:custGeom>
                            <a:avLst/>
                            <a:gdLst>
                              <a:gd name="connsiteX0" fmla="*/ 31 w 102581"/>
                              <a:gd name="connsiteY0" fmla="*/ 64510 h 114904"/>
                              <a:gd name="connsiteX1" fmla="*/ 31 w 102581"/>
                              <a:gd name="connsiteY1" fmla="*/ 0 h 114904"/>
                              <a:gd name="connsiteX2" fmla="*/ 26327 w 102581"/>
                              <a:gd name="connsiteY2" fmla="*/ 0 h 114904"/>
                              <a:gd name="connsiteX3" fmla="*/ 26327 w 102581"/>
                              <a:gd name="connsiteY3" fmla="*/ 64663 h 114904"/>
                              <a:gd name="connsiteX4" fmla="*/ 51245 w 102581"/>
                              <a:gd name="connsiteY4" fmla="*/ 90901 h 114904"/>
                              <a:gd name="connsiteX5" fmla="*/ 76315 w 102581"/>
                              <a:gd name="connsiteY5" fmla="*/ 64663 h 114904"/>
                              <a:gd name="connsiteX6" fmla="*/ 76315 w 102581"/>
                              <a:gd name="connsiteY6" fmla="*/ 0 h 114904"/>
                              <a:gd name="connsiteX7" fmla="*/ 102581 w 102581"/>
                              <a:gd name="connsiteY7" fmla="*/ 0 h 114904"/>
                              <a:gd name="connsiteX8" fmla="*/ 102581 w 102581"/>
                              <a:gd name="connsiteY8" fmla="*/ 64510 h 114904"/>
                              <a:gd name="connsiteX9" fmla="*/ 51214 w 102581"/>
                              <a:gd name="connsiteY9" fmla="*/ 114905 h 114904"/>
                              <a:gd name="connsiteX10" fmla="*/ 0 w 102581"/>
                              <a:gd name="connsiteY10" fmla="*/ 64510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581" h="114904">
                                <a:moveTo>
                                  <a:pt x="31" y="64510"/>
                                </a:moveTo>
                                <a:lnTo>
                                  <a:pt x="31" y="0"/>
                                </a:lnTo>
                                <a:lnTo>
                                  <a:pt x="26327" y="0"/>
                                </a:lnTo>
                                <a:lnTo>
                                  <a:pt x="26327" y="64663"/>
                                </a:lnTo>
                                <a:cubicBezTo>
                                  <a:pt x="26327" y="80277"/>
                                  <a:pt x="35644" y="90901"/>
                                  <a:pt x="51245" y="90901"/>
                                </a:cubicBezTo>
                                <a:cubicBezTo>
                                  <a:pt x="66845" y="90901"/>
                                  <a:pt x="76315" y="80247"/>
                                  <a:pt x="76315" y="64663"/>
                                </a:cubicBezTo>
                                <a:lnTo>
                                  <a:pt x="76315" y="0"/>
                                </a:lnTo>
                                <a:lnTo>
                                  <a:pt x="102581" y="0"/>
                                </a:lnTo>
                                <a:lnTo>
                                  <a:pt x="102581" y="64510"/>
                                </a:lnTo>
                                <a:cubicBezTo>
                                  <a:pt x="102581" y="95402"/>
                                  <a:pt x="82322" y="114905"/>
                                  <a:pt x="51214" y="114905"/>
                                </a:cubicBezTo>
                                <a:cubicBezTo>
                                  <a:pt x="20106" y="114905"/>
                                  <a:pt x="0" y="95402"/>
                                  <a:pt x="0" y="64510"/>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53645942" name="Freeform: Shape 1453645942"/>
                        <wps:cNvSpPr/>
                        <wps:spPr>
                          <a:xfrm>
                            <a:off x="1213747" y="225094"/>
                            <a:ext cx="62615" cy="112516"/>
                          </a:xfrm>
                          <a:custGeom>
                            <a:avLst/>
                            <a:gdLst>
                              <a:gd name="connsiteX0" fmla="*/ 25684 w 62615"/>
                              <a:gd name="connsiteY0" fmla="*/ 22840 h 112516"/>
                              <a:gd name="connsiteX1" fmla="*/ 25684 w 62615"/>
                              <a:gd name="connsiteY1" fmla="*/ 43231 h 112516"/>
                              <a:gd name="connsiteX2" fmla="*/ 61113 w 62615"/>
                              <a:gd name="connsiteY2" fmla="*/ 43231 h 112516"/>
                              <a:gd name="connsiteX3" fmla="*/ 61113 w 62615"/>
                              <a:gd name="connsiteY3" fmla="*/ 64816 h 112516"/>
                              <a:gd name="connsiteX4" fmla="*/ 25684 w 62615"/>
                              <a:gd name="connsiteY4" fmla="*/ 64816 h 112516"/>
                              <a:gd name="connsiteX5" fmla="*/ 25684 w 62615"/>
                              <a:gd name="connsiteY5" fmla="*/ 112517 h 112516"/>
                              <a:gd name="connsiteX6" fmla="*/ 0 w 62615"/>
                              <a:gd name="connsiteY6" fmla="*/ 112517 h 112516"/>
                              <a:gd name="connsiteX7" fmla="*/ 0 w 62615"/>
                              <a:gd name="connsiteY7" fmla="*/ 0 h 112516"/>
                              <a:gd name="connsiteX8" fmla="*/ 62615 w 62615"/>
                              <a:gd name="connsiteY8" fmla="*/ 0 h 112516"/>
                              <a:gd name="connsiteX9" fmla="*/ 62615 w 62615"/>
                              <a:gd name="connsiteY9" fmla="*/ 22810 h 112516"/>
                              <a:gd name="connsiteX10" fmla="*/ 25684 w 62615"/>
                              <a:gd name="connsiteY10" fmla="*/ 22810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2615" h="112516">
                                <a:moveTo>
                                  <a:pt x="25684" y="22840"/>
                                </a:moveTo>
                                <a:lnTo>
                                  <a:pt x="25684" y="43231"/>
                                </a:lnTo>
                                <a:lnTo>
                                  <a:pt x="61113" y="43231"/>
                                </a:lnTo>
                                <a:lnTo>
                                  <a:pt x="61113" y="64816"/>
                                </a:lnTo>
                                <a:lnTo>
                                  <a:pt x="25684" y="64816"/>
                                </a:lnTo>
                                <a:lnTo>
                                  <a:pt x="25684" y="112517"/>
                                </a:lnTo>
                                <a:lnTo>
                                  <a:pt x="0" y="112517"/>
                                </a:lnTo>
                                <a:lnTo>
                                  <a:pt x="0" y="0"/>
                                </a:lnTo>
                                <a:lnTo>
                                  <a:pt x="62615" y="0"/>
                                </a:lnTo>
                                <a:lnTo>
                                  <a:pt x="62615" y="22810"/>
                                </a:lnTo>
                                <a:lnTo>
                                  <a:pt x="25684" y="2281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92491596" name="Freeform: Shape 2092491596"/>
                        <wps:cNvSpPr/>
                        <wps:spPr>
                          <a:xfrm>
                            <a:off x="1268762" y="224084"/>
                            <a:ext cx="110825" cy="113557"/>
                          </a:xfrm>
                          <a:custGeom>
                            <a:avLst/>
                            <a:gdLst>
                              <a:gd name="connsiteX0" fmla="*/ 75365 w 110825"/>
                              <a:gd name="connsiteY0" fmla="*/ 95861 h 113557"/>
                              <a:gd name="connsiteX1" fmla="*/ 35583 w 110825"/>
                              <a:gd name="connsiteY1" fmla="*/ 95861 h 113557"/>
                              <a:gd name="connsiteX2" fmla="*/ 28534 w 110825"/>
                              <a:gd name="connsiteY2" fmla="*/ 113558 h 113557"/>
                              <a:gd name="connsiteX3" fmla="*/ 0 w 110825"/>
                              <a:gd name="connsiteY3" fmla="*/ 113558 h 113557"/>
                              <a:gd name="connsiteX4" fmla="*/ 53911 w 110825"/>
                              <a:gd name="connsiteY4" fmla="*/ 0 h 113557"/>
                              <a:gd name="connsiteX5" fmla="*/ 56915 w 110825"/>
                              <a:gd name="connsiteY5" fmla="*/ 0 h 113557"/>
                              <a:gd name="connsiteX6" fmla="*/ 110826 w 110825"/>
                              <a:gd name="connsiteY6" fmla="*/ 113558 h 113557"/>
                              <a:gd name="connsiteX7" fmla="*/ 82445 w 110825"/>
                              <a:gd name="connsiteY7" fmla="*/ 113558 h 113557"/>
                              <a:gd name="connsiteX8" fmla="*/ 75396 w 110825"/>
                              <a:gd name="connsiteY8" fmla="*/ 95861 h 113557"/>
                              <a:gd name="connsiteX9" fmla="*/ 55382 w 110825"/>
                              <a:gd name="connsiteY9" fmla="*/ 45435 h 113557"/>
                              <a:gd name="connsiteX10" fmla="*/ 42908 w 110825"/>
                              <a:gd name="connsiteY10" fmla="*/ 76634 h 113557"/>
                              <a:gd name="connsiteX11" fmla="*/ 67979 w 110825"/>
                              <a:gd name="connsiteY11" fmla="*/ 76634 h 113557"/>
                              <a:gd name="connsiteX12" fmla="*/ 55351 w 110825"/>
                              <a:gd name="connsiteY12" fmla="*/ 45435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10825" h="113557">
                                <a:moveTo>
                                  <a:pt x="75365" y="95861"/>
                                </a:moveTo>
                                <a:lnTo>
                                  <a:pt x="35583" y="95861"/>
                                </a:lnTo>
                                <a:lnTo>
                                  <a:pt x="28534" y="113558"/>
                                </a:lnTo>
                                <a:lnTo>
                                  <a:pt x="0" y="113558"/>
                                </a:lnTo>
                                <a:lnTo>
                                  <a:pt x="53911" y="0"/>
                                </a:lnTo>
                                <a:lnTo>
                                  <a:pt x="56915" y="0"/>
                                </a:lnTo>
                                <a:lnTo>
                                  <a:pt x="110826" y="113558"/>
                                </a:lnTo>
                                <a:lnTo>
                                  <a:pt x="82445" y="113558"/>
                                </a:lnTo>
                                <a:lnTo>
                                  <a:pt x="75396" y="95861"/>
                                </a:lnTo>
                                <a:close/>
                                <a:moveTo>
                                  <a:pt x="55382" y="45435"/>
                                </a:moveTo>
                                <a:lnTo>
                                  <a:pt x="42908" y="76634"/>
                                </a:lnTo>
                                <a:lnTo>
                                  <a:pt x="67979" y="76634"/>
                                </a:lnTo>
                                <a:lnTo>
                                  <a:pt x="55351" y="45435"/>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3797867" name="Freeform: Shape 903797867"/>
                        <wps:cNvSpPr/>
                        <wps:spPr>
                          <a:xfrm>
                            <a:off x="1374162" y="223472"/>
                            <a:ext cx="80330" cy="116405"/>
                          </a:xfrm>
                          <a:custGeom>
                            <a:avLst/>
                            <a:gdLst>
                              <a:gd name="connsiteX0" fmla="*/ 80330 w 80330"/>
                              <a:gd name="connsiteY0" fmla="*/ 112364 h 116405"/>
                              <a:gd name="connsiteX1" fmla="*/ 59152 w 80330"/>
                              <a:gd name="connsiteY1" fmla="*/ 116405 h 116405"/>
                              <a:gd name="connsiteX2" fmla="*/ 0 w 80330"/>
                              <a:gd name="connsiteY2" fmla="*/ 58203 h 116405"/>
                              <a:gd name="connsiteX3" fmla="*/ 59305 w 80330"/>
                              <a:gd name="connsiteY3" fmla="*/ 0 h 116405"/>
                              <a:gd name="connsiteX4" fmla="*/ 80330 w 80330"/>
                              <a:gd name="connsiteY4" fmla="*/ 3888 h 116405"/>
                              <a:gd name="connsiteX5" fmla="*/ 80330 w 80330"/>
                              <a:gd name="connsiteY5" fmla="*/ 28351 h 116405"/>
                              <a:gd name="connsiteX6" fmla="*/ 60807 w 80330"/>
                              <a:gd name="connsiteY6" fmla="*/ 24157 h 116405"/>
                              <a:gd name="connsiteX7" fmla="*/ 26266 w 80330"/>
                              <a:gd name="connsiteY7" fmla="*/ 58203 h 116405"/>
                              <a:gd name="connsiteX8" fmla="*/ 60807 w 80330"/>
                              <a:gd name="connsiteY8" fmla="*/ 92095 h 116405"/>
                              <a:gd name="connsiteX9" fmla="*/ 80330 w 80330"/>
                              <a:gd name="connsiteY9" fmla="*/ 88207 h 116405"/>
                              <a:gd name="connsiteX10" fmla="*/ 80330 w 80330"/>
                              <a:gd name="connsiteY10" fmla="*/ 112364 h 116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330" h="116405">
                                <a:moveTo>
                                  <a:pt x="80330" y="112364"/>
                                </a:moveTo>
                                <a:cubicBezTo>
                                  <a:pt x="74783" y="115364"/>
                                  <a:pt x="66201" y="116405"/>
                                  <a:pt x="59152" y="116405"/>
                                </a:cubicBezTo>
                                <a:cubicBezTo>
                                  <a:pt x="25377" y="116405"/>
                                  <a:pt x="0" y="91514"/>
                                  <a:pt x="0" y="58203"/>
                                </a:cubicBezTo>
                                <a:cubicBezTo>
                                  <a:pt x="0" y="24891"/>
                                  <a:pt x="25377" y="0"/>
                                  <a:pt x="59305" y="0"/>
                                </a:cubicBezTo>
                                <a:cubicBezTo>
                                  <a:pt x="66354" y="0"/>
                                  <a:pt x="74783" y="1194"/>
                                  <a:pt x="80330" y="3888"/>
                                </a:cubicBezTo>
                                <a:lnTo>
                                  <a:pt x="80330" y="28351"/>
                                </a:lnTo>
                                <a:cubicBezTo>
                                  <a:pt x="74783" y="25504"/>
                                  <a:pt x="68469" y="24157"/>
                                  <a:pt x="60807" y="24157"/>
                                </a:cubicBezTo>
                                <a:cubicBezTo>
                                  <a:pt x="40977" y="24157"/>
                                  <a:pt x="26266" y="38118"/>
                                  <a:pt x="26266" y="58203"/>
                                </a:cubicBezTo>
                                <a:cubicBezTo>
                                  <a:pt x="26266" y="78287"/>
                                  <a:pt x="40977" y="92095"/>
                                  <a:pt x="60807" y="92095"/>
                                </a:cubicBezTo>
                                <a:cubicBezTo>
                                  <a:pt x="68469" y="92095"/>
                                  <a:pt x="74783" y="90901"/>
                                  <a:pt x="80330" y="88207"/>
                                </a:cubicBezTo>
                                <a:lnTo>
                                  <a:pt x="80330" y="112364"/>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1555826" name="Freeform: Shape 371555826"/>
                        <wps:cNvSpPr/>
                        <wps:spPr>
                          <a:xfrm>
                            <a:off x="1469234" y="225125"/>
                            <a:ext cx="76284" cy="112516"/>
                          </a:xfrm>
                          <a:custGeom>
                            <a:avLst/>
                            <a:gdLst>
                              <a:gd name="connsiteX0" fmla="*/ 25071 w 76284"/>
                              <a:gd name="connsiteY0" fmla="*/ 22810 h 112516"/>
                              <a:gd name="connsiteX1" fmla="*/ 0 w 76284"/>
                              <a:gd name="connsiteY1" fmla="*/ 22810 h 112516"/>
                              <a:gd name="connsiteX2" fmla="*/ 0 w 76284"/>
                              <a:gd name="connsiteY2" fmla="*/ 0 h 112516"/>
                              <a:gd name="connsiteX3" fmla="*/ 76284 w 76284"/>
                              <a:gd name="connsiteY3" fmla="*/ 0 h 112516"/>
                              <a:gd name="connsiteX4" fmla="*/ 76284 w 76284"/>
                              <a:gd name="connsiteY4" fmla="*/ 22810 h 112516"/>
                              <a:gd name="connsiteX5" fmla="*/ 51367 w 76284"/>
                              <a:gd name="connsiteY5" fmla="*/ 22810 h 112516"/>
                              <a:gd name="connsiteX6" fmla="*/ 51367 w 76284"/>
                              <a:gd name="connsiteY6" fmla="*/ 112517 h 112516"/>
                              <a:gd name="connsiteX7" fmla="*/ 25071 w 76284"/>
                              <a:gd name="connsiteY7" fmla="*/ 112517 h 112516"/>
                              <a:gd name="connsiteX8" fmla="*/ 25071 w 76284"/>
                              <a:gd name="connsiteY8" fmla="*/ 22810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6284" h="112516">
                                <a:moveTo>
                                  <a:pt x="25071" y="22810"/>
                                </a:moveTo>
                                <a:lnTo>
                                  <a:pt x="0" y="22810"/>
                                </a:lnTo>
                                <a:lnTo>
                                  <a:pt x="0" y="0"/>
                                </a:lnTo>
                                <a:lnTo>
                                  <a:pt x="76284" y="0"/>
                                </a:lnTo>
                                <a:lnTo>
                                  <a:pt x="76284" y="22810"/>
                                </a:lnTo>
                                <a:lnTo>
                                  <a:pt x="51367" y="22810"/>
                                </a:lnTo>
                                <a:lnTo>
                                  <a:pt x="51367" y="112517"/>
                                </a:lnTo>
                                <a:lnTo>
                                  <a:pt x="25071" y="112517"/>
                                </a:lnTo>
                                <a:lnTo>
                                  <a:pt x="25071" y="2281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40361458" name="Freeform: Shape 2040361458"/>
                        <wps:cNvSpPr/>
                        <wps:spPr>
                          <a:xfrm>
                            <a:off x="1560169" y="225125"/>
                            <a:ext cx="102581" cy="114904"/>
                          </a:xfrm>
                          <a:custGeom>
                            <a:avLst/>
                            <a:gdLst>
                              <a:gd name="connsiteX0" fmla="*/ 61 w 102581"/>
                              <a:gd name="connsiteY0" fmla="*/ 64510 h 114904"/>
                              <a:gd name="connsiteX1" fmla="*/ 61 w 102581"/>
                              <a:gd name="connsiteY1" fmla="*/ 0 h 114904"/>
                              <a:gd name="connsiteX2" fmla="*/ 26327 w 102581"/>
                              <a:gd name="connsiteY2" fmla="*/ 0 h 114904"/>
                              <a:gd name="connsiteX3" fmla="*/ 26327 w 102581"/>
                              <a:gd name="connsiteY3" fmla="*/ 64663 h 114904"/>
                              <a:gd name="connsiteX4" fmla="*/ 51245 w 102581"/>
                              <a:gd name="connsiteY4" fmla="*/ 90901 h 114904"/>
                              <a:gd name="connsiteX5" fmla="*/ 76315 w 102581"/>
                              <a:gd name="connsiteY5" fmla="*/ 64663 h 114904"/>
                              <a:gd name="connsiteX6" fmla="*/ 76315 w 102581"/>
                              <a:gd name="connsiteY6" fmla="*/ 0 h 114904"/>
                              <a:gd name="connsiteX7" fmla="*/ 102581 w 102581"/>
                              <a:gd name="connsiteY7" fmla="*/ 0 h 114904"/>
                              <a:gd name="connsiteX8" fmla="*/ 102581 w 102581"/>
                              <a:gd name="connsiteY8" fmla="*/ 64510 h 114904"/>
                              <a:gd name="connsiteX9" fmla="*/ 51214 w 102581"/>
                              <a:gd name="connsiteY9" fmla="*/ 114905 h 114904"/>
                              <a:gd name="connsiteX10" fmla="*/ 0 w 102581"/>
                              <a:gd name="connsiteY10" fmla="*/ 64510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581" h="114904">
                                <a:moveTo>
                                  <a:pt x="61" y="64510"/>
                                </a:moveTo>
                                <a:lnTo>
                                  <a:pt x="61" y="0"/>
                                </a:lnTo>
                                <a:lnTo>
                                  <a:pt x="26327" y="0"/>
                                </a:lnTo>
                                <a:lnTo>
                                  <a:pt x="26327" y="64663"/>
                                </a:lnTo>
                                <a:cubicBezTo>
                                  <a:pt x="26327" y="80277"/>
                                  <a:pt x="35644" y="90901"/>
                                  <a:pt x="51245" y="90901"/>
                                </a:cubicBezTo>
                                <a:cubicBezTo>
                                  <a:pt x="66845" y="90901"/>
                                  <a:pt x="76315" y="80247"/>
                                  <a:pt x="76315" y="64663"/>
                                </a:cubicBezTo>
                                <a:lnTo>
                                  <a:pt x="76315" y="0"/>
                                </a:lnTo>
                                <a:lnTo>
                                  <a:pt x="102581" y="0"/>
                                </a:lnTo>
                                <a:lnTo>
                                  <a:pt x="102581" y="64510"/>
                                </a:lnTo>
                                <a:cubicBezTo>
                                  <a:pt x="102581" y="95402"/>
                                  <a:pt x="82322" y="114905"/>
                                  <a:pt x="51214" y="114905"/>
                                </a:cubicBezTo>
                                <a:cubicBezTo>
                                  <a:pt x="20106" y="114905"/>
                                  <a:pt x="0" y="95402"/>
                                  <a:pt x="0" y="64510"/>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39379951" name="Freeform: Shape 339379951"/>
                        <wps:cNvSpPr/>
                        <wps:spPr>
                          <a:xfrm>
                            <a:off x="1677492" y="225156"/>
                            <a:ext cx="94918" cy="112516"/>
                          </a:xfrm>
                          <a:custGeom>
                            <a:avLst/>
                            <a:gdLst>
                              <a:gd name="connsiteX0" fmla="*/ 66385 w 94918"/>
                              <a:gd name="connsiteY0" fmla="*/ 112486 h 112516"/>
                              <a:gd name="connsiteX1" fmla="*/ 48976 w 94918"/>
                              <a:gd name="connsiteY1" fmla="*/ 80094 h 112516"/>
                              <a:gd name="connsiteX2" fmla="*/ 40855 w 94918"/>
                              <a:gd name="connsiteY2" fmla="*/ 80400 h 112516"/>
                              <a:gd name="connsiteX3" fmla="*/ 26572 w 94918"/>
                              <a:gd name="connsiteY3" fmla="*/ 79206 h 112516"/>
                              <a:gd name="connsiteX4" fmla="*/ 26572 w 94918"/>
                              <a:gd name="connsiteY4" fmla="*/ 112517 h 112516"/>
                              <a:gd name="connsiteX5" fmla="*/ 0 w 94918"/>
                              <a:gd name="connsiteY5" fmla="*/ 112517 h 112516"/>
                              <a:gd name="connsiteX6" fmla="*/ 0 w 94918"/>
                              <a:gd name="connsiteY6" fmla="*/ 0 h 112516"/>
                              <a:gd name="connsiteX7" fmla="*/ 46249 w 94918"/>
                              <a:gd name="connsiteY7" fmla="*/ 0 h 112516"/>
                              <a:gd name="connsiteX8" fmla="*/ 92651 w 94918"/>
                              <a:gd name="connsiteY8" fmla="*/ 38547 h 112516"/>
                              <a:gd name="connsiteX9" fmla="*/ 73434 w 94918"/>
                              <a:gd name="connsiteY9" fmla="*/ 73052 h 112516"/>
                              <a:gd name="connsiteX10" fmla="*/ 94919 w 94918"/>
                              <a:gd name="connsiteY10" fmla="*/ 112517 h 112516"/>
                              <a:gd name="connsiteX11" fmla="*/ 66385 w 94918"/>
                              <a:gd name="connsiteY11" fmla="*/ 112517 h 112516"/>
                              <a:gd name="connsiteX12" fmla="*/ 65803 w 94918"/>
                              <a:gd name="connsiteY12" fmla="*/ 39863 h 112516"/>
                              <a:gd name="connsiteX13" fmla="*/ 43735 w 94918"/>
                              <a:gd name="connsiteY13" fmla="*/ 22901 h 112516"/>
                              <a:gd name="connsiteX14" fmla="*/ 26603 w 94918"/>
                              <a:gd name="connsiteY14" fmla="*/ 22901 h 112516"/>
                              <a:gd name="connsiteX15" fmla="*/ 26603 w 94918"/>
                              <a:gd name="connsiteY15" fmla="*/ 57866 h 112516"/>
                              <a:gd name="connsiteX16" fmla="*/ 40119 w 94918"/>
                              <a:gd name="connsiteY16" fmla="*/ 58907 h 112516"/>
                              <a:gd name="connsiteX17" fmla="*/ 65803 w 94918"/>
                              <a:gd name="connsiteY17" fmla="*/ 39863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94918" h="112516">
                                <a:moveTo>
                                  <a:pt x="66385" y="112486"/>
                                </a:moveTo>
                                <a:lnTo>
                                  <a:pt x="48976" y="80094"/>
                                </a:lnTo>
                                <a:cubicBezTo>
                                  <a:pt x="46433" y="80247"/>
                                  <a:pt x="43735" y="80400"/>
                                  <a:pt x="40855" y="80400"/>
                                </a:cubicBezTo>
                                <a:cubicBezTo>
                                  <a:pt x="35461" y="80400"/>
                                  <a:pt x="30802" y="79941"/>
                                  <a:pt x="26572" y="79206"/>
                                </a:cubicBezTo>
                                <a:lnTo>
                                  <a:pt x="26572" y="112517"/>
                                </a:lnTo>
                                <a:lnTo>
                                  <a:pt x="0" y="112517"/>
                                </a:lnTo>
                                <a:lnTo>
                                  <a:pt x="0" y="0"/>
                                </a:lnTo>
                                <a:lnTo>
                                  <a:pt x="46249" y="0"/>
                                </a:lnTo>
                                <a:cubicBezTo>
                                  <a:pt x="75672" y="0"/>
                                  <a:pt x="92651" y="14390"/>
                                  <a:pt x="92651" y="38547"/>
                                </a:cubicBezTo>
                                <a:cubicBezTo>
                                  <a:pt x="92651" y="54590"/>
                                  <a:pt x="85602" y="66285"/>
                                  <a:pt x="73434" y="73052"/>
                                </a:cubicBezTo>
                                <a:lnTo>
                                  <a:pt x="94919" y="112517"/>
                                </a:lnTo>
                                <a:lnTo>
                                  <a:pt x="66385" y="112517"/>
                                </a:lnTo>
                                <a:close/>
                                <a:moveTo>
                                  <a:pt x="65803" y="39863"/>
                                </a:moveTo>
                                <a:cubicBezTo>
                                  <a:pt x="65803" y="29362"/>
                                  <a:pt x="59796" y="22901"/>
                                  <a:pt x="43735" y="22901"/>
                                </a:cubicBezTo>
                                <a:lnTo>
                                  <a:pt x="26603" y="22901"/>
                                </a:lnTo>
                                <a:lnTo>
                                  <a:pt x="26603" y="57866"/>
                                </a:lnTo>
                                <a:cubicBezTo>
                                  <a:pt x="30649" y="58631"/>
                                  <a:pt x="35154" y="58907"/>
                                  <a:pt x="40119" y="58907"/>
                                </a:cubicBezTo>
                                <a:cubicBezTo>
                                  <a:pt x="57834" y="58907"/>
                                  <a:pt x="65803" y="52294"/>
                                  <a:pt x="65803" y="39863"/>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9829122" name="Freeform: Shape 589829122"/>
                        <wps:cNvSpPr/>
                        <wps:spPr>
                          <a:xfrm>
                            <a:off x="1784885" y="225125"/>
                            <a:ext cx="26143" cy="112516"/>
                          </a:xfrm>
                          <a:custGeom>
                            <a:avLst/>
                            <a:gdLst>
                              <a:gd name="connsiteX0" fmla="*/ 0 w 26143"/>
                              <a:gd name="connsiteY0" fmla="*/ 0 h 112516"/>
                              <a:gd name="connsiteX1" fmla="*/ 26143 w 26143"/>
                              <a:gd name="connsiteY1" fmla="*/ 0 h 112516"/>
                              <a:gd name="connsiteX2" fmla="*/ 26143 w 26143"/>
                              <a:gd name="connsiteY2" fmla="*/ 112517 h 112516"/>
                              <a:gd name="connsiteX3" fmla="*/ 0 w 26143"/>
                              <a:gd name="connsiteY3" fmla="*/ 112517 h 112516"/>
                              <a:gd name="connsiteX4" fmla="*/ 0 w 26143"/>
                              <a:gd name="connsiteY4" fmla="*/ 0 h 1125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43" h="112516">
                                <a:moveTo>
                                  <a:pt x="0" y="0"/>
                                </a:moveTo>
                                <a:lnTo>
                                  <a:pt x="26143" y="0"/>
                                </a:lnTo>
                                <a:lnTo>
                                  <a:pt x="26143" y="112517"/>
                                </a:lnTo>
                                <a:lnTo>
                                  <a:pt x="0" y="112517"/>
                                </a:lnTo>
                                <a:lnTo>
                                  <a:pt x="0" y="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8351269" name="Freeform: Shape 638351269"/>
                        <wps:cNvSpPr/>
                        <wps:spPr>
                          <a:xfrm>
                            <a:off x="1825862" y="224237"/>
                            <a:ext cx="103776" cy="114292"/>
                          </a:xfrm>
                          <a:custGeom>
                            <a:avLst/>
                            <a:gdLst>
                              <a:gd name="connsiteX0" fmla="*/ 103776 w 103776"/>
                              <a:gd name="connsiteY0" fmla="*/ 888 h 114292"/>
                              <a:gd name="connsiteX1" fmla="*/ 103776 w 103776"/>
                              <a:gd name="connsiteY1" fmla="*/ 114293 h 114292"/>
                              <a:gd name="connsiteX2" fmla="*/ 100926 w 103776"/>
                              <a:gd name="connsiteY2" fmla="*/ 114293 h 114292"/>
                              <a:gd name="connsiteX3" fmla="*/ 25684 w 103776"/>
                              <a:gd name="connsiteY3" fmla="*/ 50242 h 114292"/>
                              <a:gd name="connsiteX4" fmla="*/ 25684 w 103776"/>
                              <a:gd name="connsiteY4" fmla="*/ 113405 h 114292"/>
                              <a:gd name="connsiteX5" fmla="*/ 0 w 103776"/>
                              <a:gd name="connsiteY5" fmla="*/ 113405 h 114292"/>
                              <a:gd name="connsiteX6" fmla="*/ 0 w 103776"/>
                              <a:gd name="connsiteY6" fmla="*/ 0 h 114292"/>
                              <a:gd name="connsiteX7" fmla="*/ 2850 w 103776"/>
                              <a:gd name="connsiteY7" fmla="*/ 0 h 114292"/>
                              <a:gd name="connsiteX8" fmla="*/ 77939 w 103776"/>
                              <a:gd name="connsiteY8" fmla="*/ 63591 h 114292"/>
                              <a:gd name="connsiteX9" fmla="*/ 77939 w 103776"/>
                              <a:gd name="connsiteY9" fmla="*/ 888 h 114292"/>
                              <a:gd name="connsiteX10" fmla="*/ 103776 w 103776"/>
                              <a:gd name="connsiteY10" fmla="*/ 888 h 1142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3776" h="114292">
                                <a:moveTo>
                                  <a:pt x="103776" y="888"/>
                                </a:moveTo>
                                <a:lnTo>
                                  <a:pt x="103776" y="114293"/>
                                </a:lnTo>
                                <a:lnTo>
                                  <a:pt x="100926" y="114293"/>
                                </a:lnTo>
                                <a:lnTo>
                                  <a:pt x="25684" y="50242"/>
                                </a:lnTo>
                                <a:lnTo>
                                  <a:pt x="25684" y="113405"/>
                                </a:lnTo>
                                <a:lnTo>
                                  <a:pt x="0" y="113405"/>
                                </a:lnTo>
                                <a:lnTo>
                                  <a:pt x="0" y="0"/>
                                </a:lnTo>
                                <a:lnTo>
                                  <a:pt x="2850" y="0"/>
                                </a:lnTo>
                                <a:lnTo>
                                  <a:pt x="77939" y="63591"/>
                                </a:lnTo>
                                <a:lnTo>
                                  <a:pt x="77939" y="888"/>
                                </a:lnTo>
                                <a:lnTo>
                                  <a:pt x="103776" y="88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2251324" name="Freeform: Shape 612251324"/>
                        <wps:cNvSpPr/>
                        <wps:spPr>
                          <a:xfrm>
                            <a:off x="1944074" y="223472"/>
                            <a:ext cx="98504" cy="116558"/>
                          </a:xfrm>
                          <a:custGeom>
                            <a:avLst/>
                            <a:gdLst>
                              <a:gd name="connsiteX0" fmla="*/ 26419 w 98504"/>
                              <a:gd name="connsiteY0" fmla="*/ 60009 h 116558"/>
                              <a:gd name="connsiteX1" fmla="*/ 62768 w 98504"/>
                              <a:gd name="connsiteY1" fmla="*/ 92708 h 116558"/>
                              <a:gd name="connsiteX2" fmla="*/ 73894 w 98504"/>
                              <a:gd name="connsiteY2" fmla="*/ 90901 h 116558"/>
                              <a:gd name="connsiteX3" fmla="*/ 73894 w 98504"/>
                              <a:gd name="connsiteY3" fmla="*/ 55508 h 116558"/>
                              <a:gd name="connsiteX4" fmla="*/ 97922 w 98504"/>
                              <a:gd name="connsiteY4" fmla="*/ 55508 h 116558"/>
                              <a:gd name="connsiteX5" fmla="*/ 97922 w 98504"/>
                              <a:gd name="connsiteY5" fmla="*/ 107098 h 116558"/>
                              <a:gd name="connsiteX6" fmla="*/ 61573 w 98504"/>
                              <a:gd name="connsiteY6" fmla="*/ 116558 h 116558"/>
                              <a:gd name="connsiteX7" fmla="*/ 0 w 98504"/>
                              <a:gd name="connsiteY7" fmla="*/ 59856 h 116558"/>
                              <a:gd name="connsiteX8" fmla="*/ 65465 w 98504"/>
                              <a:gd name="connsiteY8" fmla="*/ 0 h 116558"/>
                              <a:gd name="connsiteX9" fmla="*/ 98505 w 98504"/>
                              <a:gd name="connsiteY9" fmla="*/ 7501 h 116558"/>
                              <a:gd name="connsiteX10" fmla="*/ 98505 w 98504"/>
                              <a:gd name="connsiteY10" fmla="*/ 31352 h 116558"/>
                              <a:gd name="connsiteX11" fmla="*/ 67733 w 98504"/>
                              <a:gd name="connsiteY11" fmla="*/ 23697 h 116558"/>
                              <a:gd name="connsiteX12" fmla="*/ 26450 w 98504"/>
                              <a:gd name="connsiteY12" fmla="*/ 60009 h 1165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98504" h="116558">
                                <a:moveTo>
                                  <a:pt x="26419" y="60009"/>
                                </a:moveTo>
                                <a:cubicBezTo>
                                  <a:pt x="26419" y="79359"/>
                                  <a:pt x="39935" y="92708"/>
                                  <a:pt x="62768" y="92708"/>
                                </a:cubicBezTo>
                                <a:cubicBezTo>
                                  <a:pt x="66661" y="92708"/>
                                  <a:pt x="70584" y="91973"/>
                                  <a:pt x="73894" y="90901"/>
                                </a:cubicBezTo>
                                <a:lnTo>
                                  <a:pt x="73894" y="55508"/>
                                </a:lnTo>
                                <a:lnTo>
                                  <a:pt x="97922" y="55508"/>
                                </a:lnTo>
                                <a:lnTo>
                                  <a:pt x="97922" y="107098"/>
                                </a:lnTo>
                                <a:cubicBezTo>
                                  <a:pt x="91915" y="111751"/>
                                  <a:pt x="77664" y="116558"/>
                                  <a:pt x="61573" y="116558"/>
                                </a:cubicBezTo>
                                <a:cubicBezTo>
                                  <a:pt x="24029" y="116558"/>
                                  <a:pt x="0" y="92861"/>
                                  <a:pt x="0" y="59856"/>
                                </a:cubicBezTo>
                                <a:cubicBezTo>
                                  <a:pt x="0" y="25198"/>
                                  <a:pt x="25684" y="0"/>
                                  <a:pt x="65465" y="0"/>
                                </a:cubicBezTo>
                                <a:cubicBezTo>
                                  <a:pt x="79870" y="0"/>
                                  <a:pt x="91885" y="3307"/>
                                  <a:pt x="98505" y="7501"/>
                                </a:cubicBezTo>
                                <a:lnTo>
                                  <a:pt x="98505" y="31352"/>
                                </a:lnTo>
                                <a:cubicBezTo>
                                  <a:pt x="91302" y="27616"/>
                                  <a:pt x="79441" y="23697"/>
                                  <a:pt x="67733" y="23697"/>
                                </a:cubicBezTo>
                                <a:cubicBezTo>
                                  <a:pt x="41590" y="23697"/>
                                  <a:pt x="26450" y="37965"/>
                                  <a:pt x="26450" y="60009"/>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4215817" name="Freeform: Shape 404215817"/>
                        <wps:cNvSpPr/>
                        <wps:spPr>
                          <a:xfrm>
                            <a:off x="706512" y="380352"/>
                            <a:ext cx="69357" cy="116527"/>
                          </a:xfrm>
                          <a:custGeom>
                            <a:avLst/>
                            <a:gdLst>
                              <a:gd name="connsiteX0" fmla="*/ 92 w 69357"/>
                              <a:gd name="connsiteY0" fmla="*/ 109639 h 116527"/>
                              <a:gd name="connsiteX1" fmla="*/ 92 w 69357"/>
                              <a:gd name="connsiteY1" fmla="*/ 86829 h 116527"/>
                              <a:gd name="connsiteX2" fmla="*/ 22925 w 69357"/>
                              <a:gd name="connsiteY2" fmla="*/ 94330 h 116527"/>
                              <a:gd name="connsiteX3" fmla="*/ 43061 w 69357"/>
                              <a:gd name="connsiteY3" fmla="*/ 80369 h 116527"/>
                              <a:gd name="connsiteX4" fmla="*/ 31660 w 69357"/>
                              <a:gd name="connsiteY4" fmla="*/ 65826 h 116527"/>
                              <a:gd name="connsiteX5" fmla="*/ 20412 w 69357"/>
                              <a:gd name="connsiteY5" fmla="*/ 60285 h 116527"/>
                              <a:gd name="connsiteX6" fmla="*/ 0 w 69357"/>
                              <a:gd name="connsiteY6" fmla="*/ 32393 h 116527"/>
                              <a:gd name="connsiteX7" fmla="*/ 42785 w 69357"/>
                              <a:gd name="connsiteY7" fmla="*/ 0 h 116527"/>
                              <a:gd name="connsiteX8" fmla="*/ 63964 w 69357"/>
                              <a:gd name="connsiteY8" fmla="*/ 4041 h 116527"/>
                              <a:gd name="connsiteX9" fmla="*/ 63964 w 69357"/>
                              <a:gd name="connsiteY9" fmla="*/ 26851 h 116527"/>
                              <a:gd name="connsiteX10" fmla="*/ 45483 w 69357"/>
                              <a:gd name="connsiteY10" fmla="*/ 21738 h 116527"/>
                              <a:gd name="connsiteX11" fmla="*/ 27308 w 69357"/>
                              <a:gd name="connsiteY11" fmla="*/ 33280 h 116527"/>
                              <a:gd name="connsiteX12" fmla="*/ 37054 w 69357"/>
                              <a:gd name="connsiteY12" fmla="*/ 44394 h 116527"/>
                              <a:gd name="connsiteX13" fmla="*/ 47873 w 69357"/>
                              <a:gd name="connsiteY13" fmla="*/ 49783 h 116527"/>
                              <a:gd name="connsiteX14" fmla="*/ 69358 w 69357"/>
                              <a:gd name="connsiteY14" fmla="*/ 80522 h 116527"/>
                              <a:gd name="connsiteX15" fmla="*/ 25653 w 69357"/>
                              <a:gd name="connsiteY15" fmla="*/ 116528 h 116527"/>
                              <a:gd name="connsiteX16" fmla="*/ 123 w 69357"/>
                              <a:gd name="connsiteY16" fmla="*/ 109639 h 116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9357" h="116527">
                                <a:moveTo>
                                  <a:pt x="92" y="109639"/>
                                </a:moveTo>
                                <a:lnTo>
                                  <a:pt x="92" y="86829"/>
                                </a:lnTo>
                                <a:cubicBezTo>
                                  <a:pt x="5057" y="90565"/>
                                  <a:pt x="12872" y="94330"/>
                                  <a:pt x="22925" y="94330"/>
                                </a:cubicBezTo>
                                <a:cubicBezTo>
                                  <a:pt x="36901" y="94330"/>
                                  <a:pt x="43061" y="87289"/>
                                  <a:pt x="43061" y="80369"/>
                                </a:cubicBezTo>
                                <a:cubicBezTo>
                                  <a:pt x="43061" y="74674"/>
                                  <a:pt x="39905" y="69868"/>
                                  <a:pt x="31660" y="65826"/>
                                </a:cubicBezTo>
                                <a:lnTo>
                                  <a:pt x="20412" y="60285"/>
                                </a:lnTo>
                                <a:cubicBezTo>
                                  <a:pt x="8091" y="53977"/>
                                  <a:pt x="0" y="45588"/>
                                  <a:pt x="0" y="32393"/>
                                </a:cubicBezTo>
                                <a:cubicBezTo>
                                  <a:pt x="0" y="13655"/>
                                  <a:pt x="16673" y="0"/>
                                  <a:pt x="42785" y="0"/>
                                </a:cubicBezTo>
                                <a:cubicBezTo>
                                  <a:pt x="52532" y="0"/>
                                  <a:pt x="60041" y="1806"/>
                                  <a:pt x="63964" y="4041"/>
                                </a:cubicBezTo>
                                <a:lnTo>
                                  <a:pt x="63964" y="26851"/>
                                </a:lnTo>
                                <a:cubicBezTo>
                                  <a:pt x="59918" y="24157"/>
                                  <a:pt x="52838" y="21738"/>
                                  <a:pt x="45483" y="21738"/>
                                </a:cubicBezTo>
                                <a:cubicBezTo>
                                  <a:pt x="34081" y="21738"/>
                                  <a:pt x="27308" y="26239"/>
                                  <a:pt x="27308" y="33280"/>
                                </a:cubicBezTo>
                                <a:cubicBezTo>
                                  <a:pt x="27308" y="37934"/>
                                  <a:pt x="30158" y="41088"/>
                                  <a:pt x="37054" y="44394"/>
                                </a:cubicBezTo>
                                <a:lnTo>
                                  <a:pt x="47873" y="49783"/>
                                </a:lnTo>
                                <a:cubicBezTo>
                                  <a:pt x="62585" y="56978"/>
                                  <a:pt x="69358" y="67020"/>
                                  <a:pt x="69358" y="80522"/>
                                </a:cubicBezTo>
                                <a:cubicBezTo>
                                  <a:pt x="69358" y="100025"/>
                                  <a:pt x="55382" y="116528"/>
                                  <a:pt x="25653" y="116528"/>
                                </a:cubicBezTo>
                                <a:cubicBezTo>
                                  <a:pt x="15140" y="116528"/>
                                  <a:pt x="5823" y="113680"/>
                                  <a:pt x="123" y="109639"/>
                                </a:cubicBez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7754556" name="Freeform: Shape 47754556"/>
                        <wps:cNvSpPr/>
                        <wps:spPr>
                          <a:xfrm>
                            <a:off x="790551" y="381975"/>
                            <a:ext cx="100037" cy="112516"/>
                          </a:xfrm>
                          <a:custGeom>
                            <a:avLst/>
                            <a:gdLst>
                              <a:gd name="connsiteX0" fmla="*/ 68346 w 100037"/>
                              <a:gd name="connsiteY0" fmla="*/ 112517 h 112516"/>
                              <a:gd name="connsiteX1" fmla="*/ 25990 w 100037"/>
                              <a:gd name="connsiteY1" fmla="*/ 56121 h 112516"/>
                              <a:gd name="connsiteX2" fmla="*/ 25990 w 100037"/>
                              <a:gd name="connsiteY2" fmla="*/ 112517 h 112516"/>
                              <a:gd name="connsiteX3" fmla="*/ 0 w 100037"/>
                              <a:gd name="connsiteY3" fmla="*/ 112517 h 112516"/>
                              <a:gd name="connsiteX4" fmla="*/ 0 w 100037"/>
                              <a:gd name="connsiteY4" fmla="*/ 0 h 112516"/>
                              <a:gd name="connsiteX5" fmla="*/ 25990 w 100037"/>
                              <a:gd name="connsiteY5" fmla="*/ 0 h 112516"/>
                              <a:gd name="connsiteX6" fmla="*/ 25990 w 100037"/>
                              <a:gd name="connsiteY6" fmla="*/ 50242 h 112516"/>
                              <a:gd name="connsiteX7" fmla="*/ 67274 w 100037"/>
                              <a:gd name="connsiteY7" fmla="*/ 0 h 112516"/>
                              <a:gd name="connsiteX8" fmla="*/ 97616 w 100037"/>
                              <a:gd name="connsiteY8" fmla="*/ 0 h 112516"/>
                              <a:gd name="connsiteX9" fmla="*/ 54371 w 100037"/>
                              <a:gd name="connsiteY9" fmla="*/ 52049 h 112516"/>
                              <a:gd name="connsiteX10" fmla="*/ 100037 w 100037"/>
                              <a:gd name="connsiteY10" fmla="*/ 112517 h 112516"/>
                              <a:gd name="connsiteX11" fmla="*/ 68346 w 100037"/>
                              <a:gd name="connsiteY11" fmla="*/ 11251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0037" h="112516">
                                <a:moveTo>
                                  <a:pt x="68346" y="112517"/>
                                </a:moveTo>
                                <a:lnTo>
                                  <a:pt x="25990" y="56121"/>
                                </a:lnTo>
                                <a:lnTo>
                                  <a:pt x="25990" y="112517"/>
                                </a:lnTo>
                                <a:lnTo>
                                  <a:pt x="0" y="112517"/>
                                </a:lnTo>
                                <a:lnTo>
                                  <a:pt x="0" y="0"/>
                                </a:lnTo>
                                <a:lnTo>
                                  <a:pt x="25990" y="0"/>
                                </a:lnTo>
                                <a:lnTo>
                                  <a:pt x="25990" y="50242"/>
                                </a:lnTo>
                                <a:lnTo>
                                  <a:pt x="67274" y="0"/>
                                </a:lnTo>
                                <a:lnTo>
                                  <a:pt x="97616" y="0"/>
                                </a:lnTo>
                                <a:lnTo>
                                  <a:pt x="54371" y="52049"/>
                                </a:lnTo>
                                <a:lnTo>
                                  <a:pt x="100037" y="112517"/>
                                </a:lnTo>
                                <a:lnTo>
                                  <a:pt x="68346" y="11251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67891769" name="Freeform: Shape 1967891769"/>
                        <wps:cNvSpPr/>
                        <wps:spPr>
                          <a:xfrm>
                            <a:off x="902142" y="381975"/>
                            <a:ext cx="26143" cy="112516"/>
                          </a:xfrm>
                          <a:custGeom>
                            <a:avLst/>
                            <a:gdLst>
                              <a:gd name="connsiteX0" fmla="*/ 0 w 26143"/>
                              <a:gd name="connsiteY0" fmla="*/ 0 h 112516"/>
                              <a:gd name="connsiteX1" fmla="*/ 26143 w 26143"/>
                              <a:gd name="connsiteY1" fmla="*/ 0 h 112516"/>
                              <a:gd name="connsiteX2" fmla="*/ 26143 w 26143"/>
                              <a:gd name="connsiteY2" fmla="*/ 112517 h 112516"/>
                              <a:gd name="connsiteX3" fmla="*/ 0 w 26143"/>
                              <a:gd name="connsiteY3" fmla="*/ 112517 h 112516"/>
                              <a:gd name="connsiteX4" fmla="*/ 0 w 26143"/>
                              <a:gd name="connsiteY4" fmla="*/ 0 h 1125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43" h="112516">
                                <a:moveTo>
                                  <a:pt x="0" y="0"/>
                                </a:moveTo>
                                <a:lnTo>
                                  <a:pt x="26143" y="0"/>
                                </a:lnTo>
                                <a:lnTo>
                                  <a:pt x="26143" y="112517"/>
                                </a:lnTo>
                                <a:lnTo>
                                  <a:pt x="0" y="112517"/>
                                </a:lnTo>
                                <a:lnTo>
                                  <a:pt x="0" y="0"/>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8798269" name="Freeform: Shape 178798269"/>
                        <wps:cNvSpPr/>
                        <wps:spPr>
                          <a:xfrm>
                            <a:off x="943150" y="381975"/>
                            <a:ext cx="59611" cy="112516"/>
                          </a:xfrm>
                          <a:custGeom>
                            <a:avLst/>
                            <a:gdLst>
                              <a:gd name="connsiteX0" fmla="*/ 59612 w 59611"/>
                              <a:gd name="connsiteY0" fmla="*/ 89707 h 112516"/>
                              <a:gd name="connsiteX1" fmla="*/ 59612 w 59611"/>
                              <a:gd name="connsiteY1" fmla="*/ 112517 h 112516"/>
                              <a:gd name="connsiteX2" fmla="*/ 0 w 59611"/>
                              <a:gd name="connsiteY2" fmla="*/ 112517 h 112516"/>
                              <a:gd name="connsiteX3" fmla="*/ 0 w 59611"/>
                              <a:gd name="connsiteY3" fmla="*/ 0 h 112516"/>
                              <a:gd name="connsiteX4" fmla="*/ 26266 w 59611"/>
                              <a:gd name="connsiteY4" fmla="*/ 0 h 112516"/>
                              <a:gd name="connsiteX5" fmla="*/ 26266 w 59611"/>
                              <a:gd name="connsiteY5" fmla="*/ 89707 h 112516"/>
                              <a:gd name="connsiteX6" fmla="*/ 59612 w 59611"/>
                              <a:gd name="connsiteY6" fmla="*/ 8970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611" h="112516">
                                <a:moveTo>
                                  <a:pt x="59612" y="89707"/>
                                </a:moveTo>
                                <a:lnTo>
                                  <a:pt x="59612" y="112517"/>
                                </a:lnTo>
                                <a:lnTo>
                                  <a:pt x="0" y="112517"/>
                                </a:lnTo>
                                <a:lnTo>
                                  <a:pt x="0" y="0"/>
                                </a:lnTo>
                                <a:lnTo>
                                  <a:pt x="26266" y="0"/>
                                </a:lnTo>
                                <a:lnTo>
                                  <a:pt x="26266" y="89707"/>
                                </a:lnTo>
                                <a:lnTo>
                                  <a:pt x="59612" y="8970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896757" name="Freeform: Shape 75896757"/>
                        <wps:cNvSpPr/>
                        <wps:spPr>
                          <a:xfrm>
                            <a:off x="1017473" y="381975"/>
                            <a:ext cx="59611" cy="112516"/>
                          </a:xfrm>
                          <a:custGeom>
                            <a:avLst/>
                            <a:gdLst>
                              <a:gd name="connsiteX0" fmla="*/ 59612 w 59611"/>
                              <a:gd name="connsiteY0" fmla="*/ 89707 h 112516"/>
                              <a:gd name="connsiteX1" fmla="*/ 59612 w 59611"/>
                              <a:gd name="connsiteY1" fmla="*/ 112517 h 112516"/>
                              <a:gd name="connsiteX2" fmla="*/ 0 w 59611"/>
                              <a:gd name="connsiteY2" fmla="*/ 112517 h 112516"/>
                              <a:gd name="connsiteX3" fmla="*/ 0 w 59611"/>
                              <a:gd name="connsiteY3" fmla="*/ 0 h 112516"/>
                              <a:gd name="connsiteX4" fmla="*/ 26266 w 59611"/>
                              <a:gd name="connsiteY4" fmla="*/ 0 h 112516"/>
                              <a:gd name="connsiteX5" fmla="*/ 26266 w 59611"/>
                              <a:gd name="connsiteY5" fmla="*/ 89707 h 112516"/>
                              <a:gd name="connsiteX6" fmla="*/ 59612 w 59611"/>
                              <a:gd name="connsiteY6" fmla="*/ 8970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611" h="112516">
                                <a:moveTo>
                                  <a:pt x="59612" y="89707"/>
                                </a:moveTo>
                                <a:lnTo>
                                  <a:pt x="59612" y="112517"/>
                                </a:lnTo>
                                <a:lnTo>
                                  <a:pt x="0" y="112517"/>
                                </a:lnTo>
                                <a:lnTo>
                                  <a:pt x="0" y="0"/>
                                </a:lnTo>
                                <a:lnTo>
                                  <a:pt x="26266" y="0"/>
                                </a:lnTo>
                                <a:lnTo>
                                  <a:pt x="26266" y="89707"/>
                                </a:lnTo>
                                <a:lnTo>
                                  <a:pt x="59612" y="8970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54229995" name="Freeform: Shape 1354229995"/>
                        <wps:cNvSpPr/>
                        <wps:spPr>
                          <a:xfrm>
                            <a:off x="1091735" y="380352"/>
                            <a:ext cx="69357" cy="116527"/>
                          </a:xfrm>
                          <a:custGeom>
                            <a:avLst/>
                            <a:gdLst>
                              <a:gd name="connsiteX0" fmla="*/ 92 w 69357"/>
                              <a:gd name="connsiteY0" fmla="*/ 109639 h 116527"/>
                              <a:gd name="connsiteX1" fmla="*/ 92 w 69357"/>
                              <a:gd name="connsiteY1" fmla="*/ 86829 h 116527"/>
                              <a:gd name="connsiteX2" fmla="*/ 22925 w 69357"/>
                              <a:gd name="connsiteY2" fmla="*/ 94330 h 116527"/>
                              <a:gd name="connsiteX3" fmla="*/ 43061 w 69357"/>
                              <a:gd name="connsiteY3" fmla="*/ 80369 h 116527"/>
                              <a:gd name="connsiteX4" fmla="*/ 31660 w 69357"/>
                              <a:gd name="connsiteY4" fmla="*/ 65826 h 116527"/>
                              <a:gd name="connsiteX5" fmla="*/ 20412 w 69357"/>
                              <a:gd name="connsiteY5" fmla="*/ 60285 h 116527"/>
                              <a:gd name="connsiteX6" fmla="*/ 0 w 69357"/>
                              <a:gd name="connsiteY6" fmla="*/ 32393 h 116527"/>
                              <a:gd name="connsiteX7" fmla="*/ 42786 w 69357"/>
                              <a:gd name="connsiteY7" fmla="*/ 0 h 116527"/>
                              <a:gd name="connsiteX8" fmla="*/ 63964 w 69357"/>
                              <a:gd name="connsiteY8" fmla="*/ 4041 h 116527"/>
                              <a:gd name="connsiteX9" fmla="*/ 63964 w 69357"/>
                              <a:gd name="connsiteY9" fmla="*/ 26851 h 116527"/>
                              <a:gd name="connsiteX10" fmla="*/ 45483 w 69357"/>
                              <a:gd name="connsiteY10" fmla="*/ 21738 h 116527"/>
                              <a:gd name="connsiteX11" fmla="*/ 27308 w 69357"/>
                              <a:gd name="connsiteY11" fmla="*/ 33280 h 116527"/>
                              <a:gd name="connsiteX12" fmla="*/ 37054 w 69357"/>
                              <a:gd name="connsiteY12" fmla="*/ 44394 h 116527"/>
                              <a:gd name="connsiteX13" fmla="*/ 47873 w 69357"/>
                              <a:gd name="connsiteY13" fmla="*/ 49783 h 116527"/>
                              <a:gd name="connsiteX14" fmla="*/ 69358 w 69357"/>
                              <a:gd name="connsiteY14" fmla="*/ 80522 h 116527"/>
                              <a:gd name="connsiteX15" fmla="*/ 25653 w 69357"/>
                              <a:gd name="connsiteY15" fmla="*/ 116528 h 116527"/>
                              <a:gd name="connsiteX16" fmla="*/ 123 w 69357"/>
                              <a:gd name="connsiteY16" fmla="*/ 109639 h 116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9357" h="116527">
                                <a:moveTo>
                                  <a:pt x="92" y="109639"/>
                                </a:moveTo>
                                <a:lnTo>
                                  <a:pt x="92" y="86829"/>
                                </a:lnTo>
                                <a:cubicBezTo>
                                  <a:pt x="5057" y="90565"/>
                                  <a:pt x="12872" y="94330"/>
                                  <a:pt x="22925" y="94330"/>
                                </a:cubicBezTo>
                                <a:cubicBezTo>
                                  <a:pt x="36901" y="94330"/>
                                  <a:pt x="43061" y="87289"/>
                                  <a:pt x="43061" y="80369"/>
                                </a:cubicBezTo>
                                <a:cubicBezTo>
                                  <a:pt x="43061" y="74674"/>
                                  <a:pt x="39905" y="69868"/>
                                  <a:pt x="31660" y="65826"/>
                                </a:cubicBezTo>
                                <a:lnTo>
                                  <a:pt x="20412" y="60285"/>
                                </a:lnTo>
                                <a:cubicBezTo>
                                  <a:pt x="8091" y="53977"/>
                                  <a:pt x="0" y="45588"/>
                                  <a:pt x="0" y="32393"/>
                                </a:cubicBezTo>
                                <a:cubicBezTo>
                                  <a:pt x="0" y="13655"/>
                                  <a:pt x="16673" y="0"/>
                                  <a:pt x="42786" y="0"/>
                                </a:cubicBezTo>
                                <a:cubicBezTo>
                                  <a:pt x="52532" y="0"/>
                                  <a:pt x="60041" y="1806"/>
                                  <a:pt x="63964" y="4041"/>
                                </a:cubicBezTo>
                                <a:lnTo>
                                  <a:pt x="63964" y="26851"/>
                                </a:lnTo>
                                <a:cubicBezTo>
                                  <a:pt x="59918" y="24157"/>
                                  <a:pt x="52869" y="21738"/>
                                  <a:pt x="45483" y="21738"/>
                                </a:cubicBezTo>
                                <a:cubicBezTo>
                                  <a:pt x="34081" y="21738"/>
                                  <a:pt x="27308" y="26239"/>
                                  <a:pt x="27308" y="33280"/>
                                </a:cubicBezTo>
                                <a:cubicBezTo>
                                  <a:pt x="27308" y="37934"/>
                                  <a:pt x="30158" y="41088"/>
                                  <a:pt x="37054" y="44394"/>
                                </a:cubicBezTo>
                                <a:lnTo>
                                  <a:pt x="47873" y="49783"/>
                                </a:lnTo>
                                <a:cubicBezTo>
                                  <a:pt x="62585" y="56978"/>
                                  <a:pt x="69358" y="67020"/>
                                  <a:pt x="69358" y="80522"/>
                                </a:cubicBezTo>
                                <a:cubicBezTo>
                                  <a:pt x="69358" y="100025"/>
                                  <a:pt x="55382" y="116528"/>
                                  <a:pt x="25653" y="116528"/>
                                </a:cubicBezTo>
                                <a:cubicBezTo>
                                  <a:pt x="15140" y="116528"/>
                                  <a:pt x="5823" y="113680"/>
                                  <a:pt x="123" y="109639"/>
                                </a:cubicBez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7292662" name="Freeform: Shape 247292662"/>
                        <wps:cNvSpPr/>
                        <wps:spPr>
                          <a:xfrm>
                            <a:off x="704520" y="537355"/>
                            <a:ext cx="116372" cy="116405"/>
                          </a:xfrm>
                          <a:custGeom>
                            <a:avLst/>
                            <a:gdLst>
                              <a:gd name="connsiteX0" fmla="*/ 116373 w 116372"/>
                              <a:gd name="connsiteY0" fmla="*/ 115793 h 116405"/>
                              <a:gd name="connsiteX1" fmla="*/ 97463 w 116372"/>
                              <a:gd name="connsiteY1" fmla="*/ 101403 h 116405"/>
                              <a:gd name="connsiteX2" fmla="*/ 58110 w 116372"/>
                              <a:gd name="connsiteY2" fmla="*/ 116405 h 116405"/>
                              <a:gd name="connsiteX3" fmla="*/ 0 w 116372"/>
                              <a:gd name="connsiteY3" fmla="*/ 58203 h 116405"/>
                              <a:gd name="connsiteX4" fmla="*/ 58110 w 116372"/>
                              <a:gd name="connsiteY4" fmla="*/ 0 h 116405"/>
                              <a:gd name="connsiteX5" fmla="*/ 116220 w 116372"/>
                              <a:gd name="connsiteY5" fmla="*/ 58203 h 116405"/>
                              <a:gd name="connsiteX6" fmla="*/ 107669 w 116372"/>
                              <a:gd name="connsiteY6" fmla="*/ 88819 h 116405"/>
                              <a:gd name="connsiteX7" fmla="*/ 116373 w 116372"/>
                              <a:gd name="connsiteY7" fmla="*/ 95586 h 116405"/>
                              <a:gd name="connsiteX8" fmla="*/ 116373 w 116372"/>
                              <a:gd name="connsiteY8" fmla="*/ 115823 h 116405"/>
                              <a:gd name="connsiteX9" fmla="*/ 83180 w 116372"/>
                              <a:gd name="connsiteY9" fmla="*/ 90289 h 116405"/>
                              <a:gd name="connsiteX10" fmla="*/ 56608 w 116372"/>
                              <a:gd name="connsiteY10" fmla="*/ 70051 h 116405"/>
                              <a:gd name="connsiteX11" fmla="*/ 56608 w 116372"/>
                              <a:gd name="connsiteY11" fmla="*/ 49048 h 116405"/>
                              <a:gd name="connsiteX12" fmla="*/ 93264 w 116372"/>
                              <a:gd name="connsiteY12" fmla="*/ 77552 h 116405"/>
                              <a:gd name="connsiteX13" fmla="*/ 97616 w 116372"/>
                              <a:gd name="connsiteY13" fmla="*/ 58203 h 116405"/>
                              <a:gd name="connsiteX14" fmla="*/ 58110 w 116372"/>
                              <a:gd name="connsiteY14" fmla="*/ 16809 h 116405"/>
                              <a:gd name="connsiteX15" fmla="*/ 18757 w 116372"/>
                              <a:gd name="connsiteY15" fmla="*/ 58203 h 116405"/>
                              <a:gd name="connsiteX16" fmla="*/ 58110 w 116372"/>
                              <a:gd name="connsiteY16" fmla="*/ 99168 h 116405"/>
                              <a:gd name="connsiteX17" fmla="*/ 83180 w 116372"/>
                              <a:gd name="connsiteY17" fmla="*/ 90320 h 116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16372" h="116405">
                                <a:moveTo>
                                  <a:pt x="116373" y="115793"/>
                                </a:moveTo>
                                <a:lnTo>
                                  <a:pt x="97463" y="101403"/>
                                </a:lnTo>
                                <a:cubicBezTo>
                                  <a:pt x="87257" y="110710"/>
                                  <a:pt x="73587" y="116405"/>
                                  <a:pt x="58110" y="116405"/>
                                </a:cubicBezTo>
                                <a:cubicBezTo>
                                  <a:pt x="25071" y="116405"/>
                                  <a:pt x="0" y="91054"/>
                                  <a:pt x="0" y="58203"/>
                                </a:cubicBezTo>
                                <a:cubicBezTo>
                                  <a:pt x="0" y="25351"/>
                                  <a:pt x="25071" y="0"/>
                                  <a:pt x="58110" y="0"/>
                                </a:cubicBezTo>
                                <a:cubicBezTo>
                                  <a:pt x="91149" y="0"/>
                                  <a:pt x="116220" y="25198"/>
                                  <a:pt x="116220" y="58203"/>
                                </a:cubicBezTo>
                                <a:cubicBezTo>
                                  <a:pt x="116220" y="69439"/>
                                  <a:pt x="113216" y="79941"/>
                                  <a:pt x="107669" y="88819"/>
                                </a:cubicBezTo>
                                <a:lnTo>
                                  <a:pt x="116373" y="95586"/>
                                </a:lnTo>
                                <a:lnTo>
                                  <a:pt x="116373" y="115823"/>
                                </a:lnTo>
                                <a:close/>
                                <a:moveTo>
                                  <a:pt x="83180" y="90289"/>
                                </a:moveTo>
                                <a:lnTo>
                                  <a:pt x="56608" y="70051"/>
                                </a:lnTo>
                                <a:lnTo>
                                  <a:pt x="56608" y="49048"/>
                                </a:lnTo>
                                <a:lnTo>
                                  <a:pt x="93264" y="77552"/>
                                </a:lnTo>
                                <a:cubicBezTo>
                                  <a:pt x="96114" y="71858"/>
                                  <a:pt x="97616" y="65244"/>
                                  <a:pt x="97616" y="58203"/>
                                </a:cubicBezTo>
                                <a:cubicBezTo>
                                  <a:pt x="97616" y="34658"/>
                                  <a:pt x="80790" y="16809"/>
                                  <a:pt x="58110" y="16809"/>
                                </a:cubicBezTo>
                                <a:cubicBezTo>
                                  <a:pt x="35430" y="16809"/>
                                  <a:pt x="18757" y="34658"/>
                                  <a:pt x="18757" y="58203"/>
                                </a:cubicBezTo>
                                <a:cubicBezTo>
                                  <a:pt x="18757" y="81747"/>
                                  <a:pt x="35277" y="99168"/>
                                  <a:pt x="58110" y="99168"/>
                                </a:cubicBezTo>
                                <a:cubicBezTo>
                                  <a:pt x="67856" y="99168"/>
                                  <a:pt x="76438" y="95861"/>
                                  <a:pt x="83180" y="90320"/>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6259007" name="Freeform: Shape 116259007"/>
                        <wps:cNvSpPr/>
                        <wps:spPr>
                          <a:xfrm>
                            <a:off x="835451" y="538856"/>
                            <a:ext cx="98259" cy="114904"/>
                          </a:xfrm>
                          <a:custGeom>
                            <a:avLst/>
                            <a:gdLst>
                              <a:gd name="connsiteX0" fmla="*/ 0 w 98259"/>
                              <a:gd name="connsiteY0" fmla="*/ 65091 h 114904"/>
                              <a:gd name="connsiteX1" fmla="*/ 0 w 98259"/>
                              <a:gd name="connsiteY1" fmla="*/ 0 h 114904"/>
                              <a:gd name="connsiteX2" fmla="*/ 18481 w 98259"/>
                              <a:gd name="connsiteY2" fmla="*/ 0 h 114904"/>
                              <a:gd name="connsiteX3" fmla="*/ 18481 w 98259"/>
                              <a:gd name="connsiteY3" fmla="*/ 65704 h 114904"/>
                              <a:gd name="connsiteX4" fmla="*/ 49130 w 98259"/>
                              <a:gd name="connsiteY4" fmla="*/ 97668 h 114904"/>
                              <a:gd name="connsiteX5" fmla="*/ 79778 w 98259"/>
                              <a:gd name="connsiteY5" fmla="*/ 65704 h 114904"/>
                              <a:gd name="connsiteX6" fmla="*/ 79778 w 98259"/>
                              <a:gd name="connsiteY6" fmla="*/ 0 h 114904"/>
                              <a:gd name="connsiteX7" fmla="*/ 98260 w 98259"/>
                              <a:gd name="connsiteY7" fmla="*/ 0 h 114904"/>
                              <a:gd name="connsiteX8" fmla="*/ 98260 w 98259"/>
                              <a:gd name="connsiteY8" fmla="*/ 65091 h 114904"/>
                              <a:gd name="connsiteX9" fmla="*/ 49160 w 98259"/>
                              <a:gd name="connsiteY9" fmla="*/ 114905 h 114904"/>
                              <a:gd name="connsiteX10" fmla="*/ 61 w 98259"/>
                              <a:gd name="connsiteY10" fmla="*/ 65091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8259" h="114904">
                                <a:moveTo>
                                  <a:pt x="0" y="65091"/>
                                </a:moveTo>
                                <a:lnTo>
                                  <a:pt x="0" y="0"/>
                                </a:lnTo>
                                <a:lnTo>
                                  <a:pt x="18481" y="0"/>
                                </a:lnTo>
                                <a:lnTo>
                                  <a:pt x="18481" y="65704"/>
                                </a:lnTo>
                                <a:cubicBezTo>
                                  <a:pt x="18481" y="84747"/>
                                  <a:pt x="30036" y="97668"/>
                                  <a:pt x="49130" y="97668"/>
                                </a:cubicBezTo>
                                <a:cubicBezTo>
                                  <a:pt x="68224" y="97668"/>
                                  <a:pt x="79778" y="84778"/>
                                  <a:pt x="79778" y="65704"/>
                                </a:cubicBezTo>
                                <a:lnTo>
                                  <a:pt x="79778" y="0"/>
                                </a:lnTo>
                                <a:lnTo>
                                  <a:pt x="98260" y="0"/>
                                </a:lnTo>
                                <a:lnTo>
                                  <a:pt x="98260" y="65091"/>
                                </a:lnTo>
                                <a:cubicBezTo>
                                  <a:pt x="98260" y="95708"/>
                                  <a:pt x="78736" y="114905"/>
                                  <a:pt x="49160" y="114905"/>
                                </a:cubicBezTo>
                                <a:cubicBezTo>
                                  <a:pt x="19585" y="114905"/>
                                  <a:pt x="61" y="95708"/>
                                  <a:pt x="61" y="65091"/>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13064488" name="Freeform: Shape 1913064488"/>
                        <wps:cNvSpPr/>
                        <wps:spPr>
                          <a:xfrm>
                            <a:off x="948391" y="538825"/>
                            <a:ext cx="73127" cy="112516"/>
                          </a:xfrm>
                          <a:custGeom>
                            <a:avLst/>
                            <a:gdLst>
                              <a:gd name="connsiteX0" fmla="*/ 73128 w 73127"/>
                              <a:gd name="connsiteY0" fmla="*/ 95555 h 112516"/>
                              <a:gd name="connsiteX1" fmla="*/ 73128 w 73127"/>
                              <a:gd name="connsiteY1" fmla="*/ 112517 h 112516"/>
                              <a:gd name="connsiteX2" fmla="*/ 0 w 73127"/>
                              <a:gd name="connsiteY2" fmla="*/ 112517 h 112516"/>
                              <a:gd name="connsiteX3" fmla="*/ 0 w 73127"/>
                              <a:gd name="connsiteY3" fmla="*/ 0 h 112516"/>
                              <a:gd name="connsiteX4" fmla="*/ 71626 w 73127"/>
                              <a:gd name="connsiteY4" fmla="*/ 0 h 112516"/>
                              <a:gd name="connsiteX5" fmla="*/ 71626 w 73127"/>
                              <a:gd name="connsiteY5" fmla="*/ 16962 h 112516"/>
                              <a:gd name="connsiteX6" fmla="*/ 17562 w 73127"/>
                              <a:gd name="connsiteY6" fmla="*/ 16962 h 112516"/>
                              <a:gd name="connsiteX7" fmla="*/ 17562 w 73127"/>
                              <a:gd name="connsiteY7" fmla="*/ 44272 h 112516"/>
                              <a:gd name="connsiteX8" fmla="*/ 68929 w 73127"/>
                              <a:gd name="connsiteY8" fmla="*/ 44272 h 112516"/>
                              <a:gd name="connsiteX9" fmla="*/ 68929 w 73127"/>
                              <a:gd name="connsiteY9" fmla="*/ 61234 h 112516"/>
                              <a:gd name="connsiteX10" fmla="*/ 17562 w 73127"/>
                              <a:gd name="connsiteY10" fmla="*/ 61234 h 112516"/>
                              <a:gd name="connsiteX11" fmla="*/ 17562 w 73127"/>
                              <a:gd name="connsiteY11" fmla="*/ 95586 h 112516"/>
                              <a:gd name="connsiteX12" fmla="*/ 73128 w 73127"/>
                              <a:gd name="connsiteY12" fmla="*/ 95586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3127" h="112516">
                                <a:moveTo>
                                  <a:pt x="73128" y="95555"/>
                                </a:moveTo>
                                <a:lnTo>
                                  <a:pt x="73128" y="112517"/>
                                </a:lnTo>
                                <a:lnTo>
                                  <a:pt x="0" y="112517"/>
                                </a:lnTo>
                                <a:lnTo>
                                  <a:pt x="0" y="0"/>
                                </a:lnTo>
                                <a:lnTo>
                                  <a:pt x="71626" y="0"/>
                                </a:lnTo>
                                <a:lnTo>
                                  <a:pt x="71626" y="16962"/>
                                </a:lnTo>
                                <a:lnTo>
                                  <a:pt x="17562" y="16962"/>
                                </a:lnTo>
                                <a:lnTo>
                                  <a:pt x="17562" y="44272"/>
                                </a:lnTo>
                                <a:lnTo>
                                  <a:pt x="68929" y="44272"/>
                                </a:lnTo>
                                <a:lnTo>
                                  <a:pt x="68929" y="61234"/>
                                </a:lnTo>
                                <a:lnTo>
                                  <a:pt x="17562" y="61234"/>
                                </a:lnTo>
                                <a:lnTo>
                                  <a:pt x="17562" y="95586"/>
                                </a:lnTo>
                                <a:lnTo>
                                  <a:pt x="73128" y="95586"/>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5554384" name="Freeform: Shape 655554384"/>
                        <wps:cNvSpPr/>
                        <wps:spPr>
                          <a:xfrm>
                            <a:off x="1036414" y="538825"/>
                            <a:ext cx="73127" cy="112516"/>
                          </a:xfrm>
                          <a:custGeom>
                            <a:avLst/>
                            <a:gdLst>
                              <a:gd name="connsiteX0" fmla="*/ 73128 w 73127"/>
                              <a:gd name="connsiteY0" fmla="*/ 95555 h 112516"/>
                              <a:gd name="connsiteX1" fmla="*/ 73128 w 73127"/>
                              <a:gd name="connsiteY1" fmla="*/ 112517 h 112516"/>
                              <a:gd name="connsiteX2" fmla="*/ 0 w 73127"/>
                              <a:gd name="connsiteY2" fmla="*/ 112517 h 112516"/>
                              <a:gd name="connsiteX3" fmla="*/ 0 w 73127"/>
                              <a:gd name="connsiteY3" fmla="*/ 0 h 112516"/>
                              <a:gd name="connsiteX4" fmla="*/ 71626 w 73127"/>
                              <a:gd name="connsiteY4" fmla="*/ 0 h 112516"/>
                              <a:gd name="connsiteX5" fmla="*/ 71626 w 73127"/>
                              <a:gd name="connsiteY5" fmla="*/ 16962 h 112516"/>
                              <a:gd name="connsiteX6" fmla="*/ 17562 w 73127"/>
                              <a:gd name="connsiteY6" fmla="*/ 16962 h 112516"/>
                              <a:gd name="connsiteX7" fmla="*/ 17562 w 73127"/>
                              <a:gd name="connsiteY7" fmla="*/ 44272 h 112516"/>
                              <a:gd name="connsiteX8" fmla="*/ 68929 w 73127"/>
                              <a:gd name="connsiteY8" fmla="*/ 44272 h 112516"/>
                              <a:gd name="connsiteX9" fmla="*/ 68929 w 73127"/>
                              <a:gd name="connsiteY9" fmla="*/ 61234 h 112516"/>
                              <a:gd name="connsiteX10" fmla="*/ 17562 w 73127"/>
                              <a:gd name="connsiteY10" fmla="*/ 61234 h 112516"/>
                              <a:gd name="connsiteX11" fmla="*/ 17562 w 73127"/>
                              <a:gd name="connsiteY11" fmla="*/ 95586 h 112516"/>
                              <a:gd name="connsiteX12" fmla="*/ 73128 w 73127"/>
                              <a:gd name="connsiteY12" fmla="*/ 95586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3127" h="112516">
                                <a:moveTo>
                                  <a:pt x="73128" y="95555"/>
                                </a:moveTo>
                                <a:lnTo>
                                  <a:pt x="73128" y="112517"/>
                                </a:lnTo>
                                <a:lnTo>
                                  <a:pt x="0" y="112517"/>
                                </a:lnTo>
                                <a:lnTo>
                                  <a:pt x="0" y="0"/>
                                </a:lnTo>
                                <a:lnTo>
                                  <a:pt x="71626" y="0"/>
                                </a:lnTo>
                                <a:lnTo>
                                  <a:pt x="71626" y="16962"/>
                                </a:lnTo>
                                <a:lnTo>
                                  <a:pt x="17562" y="16962"/>
                                </a:lnTo>
                                <a:lnTo>
                                  <a:pt x="17562" y="44272"/>
                                </a:lnTo>
                                <a:lnTo>
                                  <a:pt x="68929" y="44272"/>
                                </a:lnTo>
                                <a:lnTo>
                                  <a:pt x="68929" y="61234"/>
                                </a:lnTo>
                                <a:lnTo>
                                  <a:pt x="17562" y="61234"/>
                                </a:lnTo>
                                <a:lnTo>
                                  <a:pt x="17562" y="95586"/>
                                </a:lnTo>
                                <a:lnTo>
                                  <a:pt x="73128" y="95586"/>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72734201" name="Freeform: Shape 1272734201"/>
                        <wps:cNvSpPr/>
                        <wps:spPr>
                          <a:xfrm>
                            <a:off x="1124406" y="538060"/>
                            <a:ext cx="99700" cy="113863"/>
                          </a:xfrm>
                          <a:custGeom>
                            <a:avLst/>
                            <a:gdLst>
                              <a:gd name="connsiteX0" fmla="*/ 99700 w 99700"/>
                              <a:gd name="connsiteY0" fmla="*/ 765 h 113863"/>
                              <a:gd name="connsiteX1" fmla="*/ 99700 w 99700"/>
                              <a:gd name="connsiteY1" fmla="*/ 113864 h 113863"/>
                              <a:gd name="connsiteX2" fmla="*/ 96697 w 99700"/>
                              <a:gd name="connsiteY2" fmla="*/ 113864 h 113863"/>
                              <a:gd name="connsiteX3" fmla="*/ 18175 w 99700"/>
                              <a:gd name="connsiteY3" fmla="*/ 38853 h 113863"/>
                              <a:gd name="connsiteX4" fmla="*/ 18175 w 99700"/>
                              <a:gd name="connsiteY4" fmla="*/ 113252 h 113863"/>
                              <a:gd name="connsiteX5" fmla="*/ 0 w 99700"/>
                              <a:gd name="connsiteY5" fmla="*/ 113252 h 113863"/>
                              <a:gd name="connsiteX6" fmla="*/ 0 w 99700"/>
                              <a:gd name="connsiteY6" fmla="*/ 0 h 113863"/>
                              <a:gd name="connsiteX7" fmla="*/ 2697 w 99700"/>
                              <a:gd name="connsiteY7" fmla="*/ 0 h 113863"/>
                              <a:gd name="connsiteX8" fmla="*/ 81372 w 99700"/>
                              <a:gd name="connsiteY8" fmla="*/ 74093 h 113863"/>
                              <a:gd name="connsiteX9" fmla="*/ 81372 w 99700"/>
                              <a:gd name="connsiteY9" fmla="*/ 735 h 113863"/>
                              <a:gd name="connsiteX10" fmla="*/ 99700 w 99700"/>
                              <a:gd name="connsiteY10" fmla="*/ 735 h 113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9700" h="113863">
                                <a:moveTo>
                                  <a:pt x="99700" y="765"/>
                                </a:moveTo>
                                <a:lnTo>
                                  <a:pt x="99700" y="113864"/>
                                </a:lnTo>
                                <a:lnTo>
                                  <a:pt x="96697" y="113864"/>
                                </a:lnTo>
                                <a:lnTo>
                                  <a:pt x="18175" y="38853"/>
                                </a:lnTo>
                                <a:lnTo>
                                  <a:pt x="18175" y="113252"/>
                                </a:lnTo>
                                <a:lnTo>
                                  <a:pt x="0" y="113252"/>
                                </a:lnTo>
                                <a:lnTo>
                                  <a:pt x="0" y="0"/>
                                </a:lnTo>
                                <a:lnTo>
                                  <a:pt x="2697" y="0"/>
                                </a:lnTo>
                                <a:lnTo>
                                  <a:pt x="81372" y="74093"/>
                                </a:lnTo>
                                <a:lnTo>
                                  <a:pt x="81372" y="735"/>
                                </a:lnTo>
                                <a:lnTo>
                                  <a:pt x="99700" y="73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9909735" name="Freeform: Shape 349909735"/>
                        <wps:cNvSpPr/>
                        <wps:spPr>
                          <a:xfrm>
                            <a:off x="1238849" y="537355"/>
                            <a:ext cx="66384" cy="116374"/>
                          </a:xfrm>
                          <a:custGeom>
                            <a:avLst/>
                            <a:gdLst>
                              <a:gd name="connsiteX0" fmla="*/ 0 w 66384"/>
                              <a:gd name="connsiteY0" fmla="*/ 109945 h 116374"/>
                              <a:gd name="connsiteX1" fmla="*/ 0 w 66384"/>
                              <a:gd name="connsiteY1" fmla="*/ 92402 h 116374"/>
                              <a:gd name="connsiteX2" fmla="*/ 23875 w 66384"/>
                              <a:gd name="connsiteY2" fmla="*/ 99750 h 116374"/>
                              <a:gd name="connsiteX3" fmla="*/ 48210 w 66384"/>
                              <a:gd name="connsiteY3" fmla="*/ 82635 h 116374"/>
                              <a:gd name="connsiteX4" fmla="*/ 34388 w 66384"/>
                              <a:gd name="connsiteY4" fmla="*/ 65091 h 116374"/>
                              <a:gd name="connsiteX5" fmla="*/ 21485 w 66384"/>
                              <a:gd name="connsiteY5" fmla="*/ 58784 h 116374"/>
                              <a:gd name="connsiteX6" fmla="*/ 307 w 66384"/>
                              <a:gd name="connsiteY6" fmla="*/ 30739 h 116374"/>
                              <a:gd name="connsiteX7" fmla="*/ 41161 w 66384"/>
                              <a:gd name="connsiteY7" fmla="*/ 0 h 116374"/>
                              <a:gd name="connsiteX8" fmla="*/ 61297 w 66384"/>
                              <a:gd name="connsiteY8" fmla="*/ 3888 h 116374"/>
                              <a:gd name="connsiteX9" fmla="*/ 61297 w 66384"/>
                              <a:gd name="connsiteY9" fmla="*/ 21432 h 116374"/>
                              <a:gd name="connsiteX10" fmla="*/ 41468 w 66384"/>
                              <a:gd name="connsiteY10" fmla="*/ 16319 h 116374"/>
                              <a:gd name="connsiteX11" fmla="*/ 19554 w 66384"/>
                              <a:gd name="connsiteY11" fmla="*/ 30709 h 116374"/>
                              <a:gd name="connsiteX12" fmla="*/ 31108 w 66384"/>
                              <a:gd name="connsiteY12" fmla="*/ 44364 h 116374"/>
                              <a:gd name="connsiteX13" fmla="*/ 44012 w 66384"/>
                              <a:gd name="connsiteY13" fmla="*/ 50518 h 116374"/>
                              <a:gd name="connsiteX14" fmla="*/ 66385 w 66384"/>
                              <a:gd name="connsiteY14" fmla="*/ 82022 h 116374"/>
                              <a:gd name="connsiteX15" fmla="*/ 24795 w 66384"/>
                              <a:gd name="connsiteY15" fmla="*/ 116375 h 116374"/>
                              <a:gd name="connsiteX16" fmla="*/ 31 w 66384"/>
                              <a:gd name="connsiteY16" fmla="*/ 109914 h 1163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6384" h="116374">
                                <a:moveTo>
                                  <a:pt x="0" y="109945"/>
                                </a:moveTo>
                                <a:lnTo>
                                  <a:pt x="0" y="92402"/>
                                </a:lnTo>
                                <a:cubicBezTo>
                                  <a:pt x="5701" y="96167"/>
                                  <a:pt x="13669" y="99750"/>
                                  <a:pt x="23875" y="99750"/>
                                </a:cubicBezTo>
                                <a:cubicBezTo>
                                  <a:pt x="41008" y="99750"/>
                                  <a:pt x="48210" y="91208"/>
                                  <a:pt x="48210" y="82635"/>
                                </a:cubicBezTo>
                                <a:cubicBezTo>
                                  <a:pt x="48210" y="75440"/>
                                  <a:pt x="43858" y="69592"/>
                                  <a:pt x="34388" y="65091"/>
                                </a:cubicBezTo>
                                <a:lnTo>
                                  <a:pt x="21485" y="58784"/>
                                </a:lnTo>
                                <a:cubicBezTo>
                                  <a:pt x="8582" y="52477"/>
                                  <a:pt x="307" y="43476"/>
                                  <a:pt x="307" y="30739"/>
                                </a:cubicBezTo>
                                <a:cubicBezTo>
                                  <a:pt x="307" y="12737"/>
                                  <a:pt x="16060" y="0"/>
                                  <a:pt x="41161" y="0"/>
                                </a:cubicBezTo>
                                <a:cubicBezTo>
                                  <a:pt x="50172" y="0"/>
                                  <a:pt x="57681" y="1806"/>
                                  <a:pt x="61297" y="3888"/>
                                </a:cubicBezTo>
                                <a:lnTo>
                                  <a:pt x="61297" y="21432"/>
                                </a:lnTo>
                                <a:cubicBezTo>
                                  <a:pt x="56792" y="18738"/>
                                  <a:pt x="49130" y="16319"/>
                                  <a:pt x="41468" y="16319"/>
                                </a:cubicBezTo>
                                <a:cubicBezTo>
                                  <a:pt x="27339" y="16319"/>
                                  <a:pt x="19554" y="22167"/>
                                  <a:pt x="19554" y="30709"/>
                                </a:cubicBezTo>
                                <a:cubicBezTo>
                                  <a:pt x="19554" y="36403"/>
                                  <a:pt x="23017" y="40445"/>
                                  <a:pt x="31108" y="44364"/>
                                </a:cubicBezTo>
                                <a:lnTo>
                                  <a:pt x="44012" y="50518"/>
                                </a:lnTo>
                                <a:cubicBezTo>
                                  <a:pt x="59183" y="57713"/>
                                  <a:pt x="66385" y="68061"/>
                                  <a:pt x="66385" y="82022"/>
                                </a:cubicBezTo>
                                <a:cubicBezTo>
                                  <a:pt x="66385" y="99719"/>
                                  <a:pt x="53911" y="116375"/>
                                  <a:pt x="24795" y="116375"/>
                                </a:cubicBezTo>
                                <a:cubicBezTo>
                                  <a:pt x="14589" y="116375"/>
                                  <a:pt x="5885" y="113680"/>
                                  <a:pt x="31" y="109914"/>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76473318" name="Freeform: Shape 976473318"/>
                        <wps:cNvSpPr/>
                        <wps:spPr>
                          <a:xfrm>
                            <a:off x="1319792" y="538825"/>
                            <a:ext cx="56485" cy="112516"/>
                          </a:xfrm>
                          <a:custGeom>
                            <a:avLst/>
                            <a:gdLst>
                              <a:gd name="connsiteX0" fmla="*/ 56455 w 56485"/>
                              <a:gd name="connsiteY0" fmla="*/ 95555 h 112516"/>
                              <a:gd name="connsiteX1" fmla="*/ 56455 w 56485"/>
                              <a:gd name="connsiteY1" fmla="*/ 112517 h 112516"/>
                              <a:gd name="connsiteX2" fmla="*/ 0 w 56485"/>
                              <a:gd name="connsiteY2" fmla="*/ 112517 h 112516"/>
                              <a:gd name="connsiteX3" fmla="*/ 0 w 56485"/>
                              <a:gd name="connsiteY3" fmla="*/ 0 h 112516"/>
                              <a:gd name="connsiteX4" fmla="*/ 18481 w 56485"/>
                              <a:gd name="connsiteY4" fmla="*/ 0 h 112516"/>
                              <a:gd name="connsiteX5" fmla="*/ 18481 w 56485"/>
                              <a:gd name="connsiteY5" fmla="*/ 95555 h 112516"/>
                              <a:gd name="connsiteX6" fmla="*/ 56485 w 56485"/>
                              <a:gd name="connsiteY6" fmla="*/ 95555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6485" h="112516">
                                <a:moveTo>
                                  <a:pt x="56455" y="95555"/>
                                </a:moveTo>
                                <a:lnTo>
                                  <a:pt x="56455" y="112517"/>
                                </a:lnTo>
                                <a:lnTo>
                                  <a:pt x="0" y="112517"/>
                                </a:lnTo>
                                <a:lnTo>
                                  <a:pt x="0" y="0"/>
                                </a:lnTo>
                                <a:lnTo>
                                  <a:pt x="18481" y="0"/>
                                </a:lnTo>
                                <a:lnTo>
                                  <a:pt x="18481" y="95555"/>
                                </a:lnTo>
                                <a:lnTo>
                                  <a:pt x="56485" y="9555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7988604" name="Freeform: Shape 867988604"/>
                        <wps:cNvSpPr/>
                        <wps:spPr>
                          <a:xfrm>
                            <a:off x="1387678" y="537294"/>
                            <a:ext cx="107209" cy="114017"/>
                          </a:xfrm>
                          <a:custGeom>
                            <a:avLst/>
                            <a:gdLst>
                              <a:gd name="connsiteX0" fmla="*/ 76867 w 107209"/>
                              <a:gd name="connsiteY0" fmla="*/ 90779 h 114017"/>
                              <a:gd name="connsiteX1" fmla="*/ 30312 w 107209"/>
                              <a:gd name="connsiteY1" fmla="*/ 90779 h 114017"/>
                              <a:gd name="connsiteX2" fmla="*/ 20565 w 107209"/>
                              <a:gd name="connsiteY2" fmla="*/ 114017 h 114017"/>
                              <a:gd name="connsiteX3" fmla="*/ 0 w 107209"/>
                              <a:gd name="connsiteY3" fmla="*/ 114017 h 114017"/>
                              <a:gd name="connsiteX4" fmla="*/ 52409 w 107209"/>
                              <a:gd name="connsiteY4" fmla="*/ 0 h 114017"/>
                              <a:gd name="connsiteX5" fmla="*/ 54800 w 107209"/>
                              <a:gd name="connsiteY5" fmla="*/ 0 h 114017"/>
                              <a:gd name="connsiteX6" fmla="*/ 107209 w 107209"/>
                              <a:gd name="connsiteY6" fmla="*/ 114017 h 114017"/>
                              <a:gd name="connsiteX7" fmla="*/ 86644 w 107209"/>
                              <a:gd name="connsiteY7" fmla="*/ 114017 h 114017"/>
                              <a:gd name="connsiteX8" fmla="*/ 76897 w 107209"/>
                              <a:gd name="connsiteY8" fmla="*/ 90779 h 114017"/>
                              <a:gd name="connsiteX9" fmla="*/ 53605 w 107209"/>
                              <a:gd name="connsiteY9" fmla="*/ 35454 h 114017"/>
                              <a:gd name="connsiteX10" fmla="*/ 36932 w 107209"/>
                              <a:gd name="connsiteY10" fmla="*/ 74919 h 114017"/>
                              <a:gd name="connsiteX11" fmla="*/ 70124 w 107209"/>
                              <a:gd name="connsiteY11" fmla="*/ 74919 h 114017"/>
                              <a:gd name="connsiteX12" fmla="*/ 53605 w 107209"/>
                              <a:gd name="connsiteY12" fmla="*/ 35454 h 1140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7209" h="114017">
                                <a:moveTo>
                                  <a:pt x="76867" y="90779"/>
                                </a:moveTo>
                                <a:lnTo>
                                  <a:pt x="30312" y="90779"/>
                                </a:lnTo>
                                <a:lnTo>
                                  <a:pt x="20565" y="114017"/>
                                </a:lnTo>
                                <a:lnTo>
                                  <a:pt x="0" y="114017"/>
                                </a:lnTo>
                                <a:lnTo>
                                  <a:pt x="52409" y="0"/>
                                </a:lnTo>
                                <a:lnTo>
                                  <a:pt x="54800" y="0"/>
                                </a:lnTo>
                                <a:lnTo>
                                  <a:pt x="107209" y="114017"/>
                                </a:lnTo>
                                <a:lnTo>
                                  <a:pt x="86644" y="114017"/>
                                </a:lnTo>
                                <a:lnTo>
                                  <a:pt x="76897" y="90779"/>
                                </a:lnTo>
                                <a:close/>
                                <a:moveTo>
                                  <a:pt x="53605" y="35454"/>
                                </a:moveTo>
                                <a:lnTo>
                                  <a:pt x="36932" y="74919"/>
                                </a:lnTo>
                                <a:lnTo>
                                  <a:pt x="70124" y="74919"/>
                                </a:lnTo>
                                <a:lnTo>
                                  <a:pt x="53605" y="35454"/>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196762" name="Freeform: Shape 904196762"/>
                        <wps:cNvSpPr/>
                        <wps:spPr>
                          <a:xfrm>
                            <a:off x="1505553" y="538060"/>
                            <a:ext cx="99700" cy="113863"/>
                          </a:xfrm>
                          <a:custGeom>
                            <a:avLst/>
                            <a:gdLst>
                              <a:gd name="connsiteX0" fmla="*/ 99700 w 99700"/>
                              <a:gd name="connsiteY0" fmla="*/ 765 h 113863"/>
                              <a:gd name="connsiteX1" fmla="*/ 99700 w 99700"/>
                              <a:gd name="connsiteY1" fmla="*/ 113864 h 113863"/>
                              <a:gd name="connsiteX2" fmla="*/ 96697 w 99700"/>
                              <a:gd name="connsiteY2" fmla="*/ 113864 h 113863"/>
                              <a:gd name="connsiteX3" fmla="*/ 18175 w 99700"/>
                              <a:gd name="connsiteY3" fmla="*/ 38853 h 113863"/>
                              <a:gd name="connsiteX4" fmla="*/ 18175 w 99700"/>
                              <a:gd name="connsiteY4" fmla="*/ 113252 h 113863"/>
                              <a:gd name="connsiteX5" fmla="*/ 0 w 99700"/>
                              <a:gd name="connsiteY5" fmla="*/ 113252 h 113863"/>
                              <a:gd name="connsiteX6" fmla="*/ 0 w 99700"/>
                              <a:gd name="connsiteY6" fmla="*/ 0 h 113863"/>
                              <a:gd name="connsiteX7" fmla="*/ 2697 w 99700"/>
                              <a:gd name="connsiteY7" fmla="*/ 0 h 113863"/>
                              <a:gd name="connsiteX8" fmla="*/ 81372 w 99700"/>
                              <a:gd name="connsiteY8" fmla="*/ 74093 h 113863"/>
                              <a:gd name="connsiteX9" fmla="*/ 81372 w 99700"/>
                              <a:gd name="connsiteY9" fmla="*/ 735 h 113863"/>
                              <a:gd name="connsiteX10" fmla="*/ 99700 w 99700"/>
                              <a:gd name="connsiteY10" fmla="*/ 735 h 113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9700" h="113863">
                                <a:moveTo>
                                  <a:pt x="99700" y="765"/>
                                </a:moveTo>
                                <a:lnTo>
                                  <a:pt x="99700" y="113864"/>
                                </a:lnTo>
                                <a:lnTo>
                                  <a:pt x="96697" y="113864"/>
                                </a:lnTo>
                                <a:lnTo>
                                  <a:pt x="18175" y="38853"/>
                                </a:lnTo>
                                <a:lnTo>
                                  <a:pt x="18175" y="113252"/>
                                </a:lnTo>
                                <a:lnTo>
                                  <a:pt x="0" y="113252"/>
                                </a:lnTo>
                                <a:lnTo>
                                  <a:pt x="0" y="0"/>
                                </a:lnTo>
                                <a:lnTo>
                                  <a:pt x="2697" y="0"/>
                                </a:lnTo>
                                <a:lnTo>
                                  <a:pt x="81372" y="74093"/>
                                </a:lnTo>
                                <a:lnTo>
                                  <a:pt x="81372" y="735"/>
                                </a:lnTo>
                                <a:lnTo>
                                  <a:pt x="99700" y="73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22195326" name="Freeform: Shape 1922195326"/>
                        <wps:cNvSpPr/>
                        <wps:spPr>
                          <a:xfrm>
                            <a:off x="1620271" y="538856"/>
                            <a:ext cx="97769" cy="114904"/>
                          </a:xfrm>
                          <a:custGeom>
                            <a:avLst/>
                            <a:gdLst>
                              <a:gd name="connsiteX0" fmla="*/ 97769 w 97769"/>
                              <a:gd name="connsiteY0" fmla="*/ 55937 h 114904"/>
                              <a:gd name="connsiteX1" fmla="*/ 34541 w 97769"/>
                              <a:gd name="connsiteY1" fmla="*/ 114905 h 114904"/>
                              <a:gd name="connsiteX2" fmla="*/ 0 w 97769"/>
                              <a:gd name="connsiteY2" fmla="*/ 109516 h 114904"/>
                              <a:gd name="connsiteX3" fmla="*/ 0 w 97769"/>
                              <a:gd name="connsiteY3" fmla="*/ 0 h 114904"/>
                              <a:gd name="connsiteX4" fmla="*/ 35736 w 97769"/>
                              <a:gd name="connsiteY4" fmla="*/ 0 h 114904"/>
                              <a:gd name="connsiteX5" fmla="*/ 97769 w 97769"/>
                              <a:gd name="connsiteY5" fmla="*/ 55968 h 114904"/>
                              <a:gd name="connsiteX6" fmla="*/ 78859 w 97769"/>
                              <a:gd name="connsiteY6" fmla="*/ 56243 h 114904"/>
                              <a:gd name="connsiteX7" fmla="*/ 35767 w 97769"/>
                              <a:gd name="connsiteY7" fmla="*/ 16778 h 114904"/>
                              <a:gd name="connsiteX8" fmla="*/ 18052 w 97769"/>
                              <a:gd name="connsiteY8" fmla="*/ 16778 h 114904"/>
                              <a:gd name="connsiteX9" fmla="*/ 18052 w 97769"/>
                              <a:gd name="connsiteY9" fmla="*/ 96137 h 114904"/>
                              <a:gd name="connsiteX10" fmla="*/ 36074 w 97769"/>
                              <a:gd name="connsiteY10" fmla="*/ 97943 h 114904"/>
                              <a:gd name="connsiteX11" fmla="*/ 78859 w 97769"/>
                              <a:gd name="connsiteY11" fmla="*/ 56243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7769" h="114904">
                                <a:moveTo>
                                  <a:pt x="97769" y="55937"/>
                                </a:moveTo>
                                <a:cubicBezTo>
                                  <a:pt x="97769" y="90442"/>
                                  <a:pt x="72239" y="114905"/>
                                  <a:pt x="34541" y="114905"/>
                                </a:cubicBezTo>
                                <a:cubicBezTo>
                                  <a:pt x="21178" y="114905"/>
                                  <a:pt x="6467" y="112364"/>
                                  <a:pt x="0" y="109516"/>
                                </a:cubicBezTo>
                                <a:lnTo>
                                  <a:pt x="0" y="0"/>
                                </a:lnTo>
                                <a:lnTo>
                                  <a:pt x="35736" y="0"/>
                                </a:lnTo>
                                <a:cubicBezTo>
                                  <a:pt x="72668" y="0"/>
                                  <a:pt x="97769" y="23697"/>
                                  <a:pt x="97769" y="55968"/>
                                </a:cubicBezTo>
                                <a:close/>
                                <a:moveTo>
                                  <a:pt x="78859" y="56243"/>
                                </a:moveTo>
                                <a:cubicBezTo>
                                  <a:pt x="78859" y="34781"/>
                                  <a:pt x="63688" y="16778"/>
                                  <a:pt x="35767" y="16778"/>
                                </a:cubicBezTo>
                                <a:lnTo>
                                  <a:pt x="18052" y="16778"/>
                                </a:lnTo>
                                <a:lnTo>
                                  <a:pt x="18052" y="96137"/>
                                </a:lnTo>
                                <a:cubicBezTo>
                                  <a:pt x="23599" y="97331"/>
                                  <a:pt x="30373" y="97943"/>
                                  <a:pt x="36074" y="97943"/>
                                </a:cubicBezTo>
                                <a:cubicBezTo>
                                  <a:pt x="63841" y="97943"/>
                                  <a:pt x="78859" y="79328"/>
                                  <a:pt x="78859" y="56243"/>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375327874" name="Graphic 1"/>
                      <wpg:cNvGrpSpPr/>
                      <wpg:grpSpPr>
                        <a:xfrm>
                          <a:off x="0" y="0"/>
                          <a:ext cx="628015" cy="627380"/>
                          <a:chOff x="0" y="23881"/>
                          <a:chExt cx="628113" cy="627461"/>
                        </a:xfrm>
                      </wpg:grpSpPr>
                      <wps:wsp>
                        <wps:cNvPr id="2088635709" name="Freeform: Shape 2088635709"/>
                        <wps:cNvSpPr/>
                        <wps:spPr>
                          <a:xfrm>
                            <a:off x="0" y="23881"/>
                            <a:ext cx="628113" cy="627461"/>
                          </a:xfrm>
                          <a:custGeom>
                            <a:avLst/>
                            <a:gdLst>
                              <a:gd name="connsiteX0" fmla="*/ 314057 w 628113"/>
                              <a:gd name="connsiteY0" fmla="*/ 473918 h 627461"/>
                              <a:gd name="connsiteX1" fmla="*/ 153734 w 628113"/>
                              <a:gd name="connsiteY1" fmla="*/ 313731 h 627461"/>
                              <a:gd name="connsiteX2" fmla="*/ 314087 w 628113"/>
                              <a:gd name="connsiteY2" fmla="*/ 153543 h 627461"/>
                              <a:gd name="connsiteX3" fmla="*/ 474410 w 628113"/>
                              <a:gd name="connsiteY3" fmla="*/ 313731 h 627461"/>
                              <a:gd name="connsiteX4" fmla="*/ 458320 w 628113"/>
                              <a:gd name="connsiteY4" fmla="*/ 383721 h 627461"/>
                              <a:gd name="connsiteX5" fmla="*/ 570126 w 628113"/>
                              <a:gd name="connsiteY5" fmla="*/ 495411 h 627461"/>
                              <a:gd name="connsiteX6" fmla="*/ 628113 w 628113"/>
                              <a:gd name="connsiteY6" fmla="*/ 313731 h 627461"/>
                              <a:gd name="connsiteX7" fmla="*/ 314057 w 628113"/>
                              <a:gd name="connsiteY7" fmla="*/ 0 h 627461"/>
                              <a:gd name="connsiteX8" fmla="*/ 0 w 628113"/>
                              <a:gd name="connsiteY8" fmla="*/ 313731 h 627461"/>
                              <a:gd name="connsiteX9" fmla="*/ 314057 w 628113"/>
                              <a:gd name="connsiteY9" fmla="*/ 627461 h 627461"/>
                              <a:gd name="connsiteX10" fmla="*/ 314057 w 628113"/>
                              <a:gd name="connsiteY10" fmla="*/ 473918 h 6274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28113" h="627461">
                                <a:moveTo>
                                  <a:pt x="314057" y="473918"/>
                                </a:moveTo>
                                <a:cubicBezTo>
                                  <a:pt x="225513" y="473918"/>
                                  <a:pt x="153734" y="402213"/>
                                  <a:pt x="153734" y="313731"/>
                                </a:cubicBezTo>
                                <a:cubicBezTo>
                                  <a:pt x="153734" y="225248"/>
                                  <a:pt x="225513" y="153543"/>
                                  <a:pt x="314087" y="153543"/>
                                </a:cubicBezTo>
                                <a:cubicBezTo>
                                  <a:pt x="402662" y="153543"/>
                                  <a:pt x="474410" y="225248"/>
                                  <a:pt x="474410" y="313731"/>
                                </a:cubicBezTo>
                                <a:cubicBezTo>
                                  <a:pt x="474410" y="338836"/>
                                  <a:pt x="468618" y="362595"/>
                                  <a:pt x="458320" y="383721"/>
                                </a:cubicBezTo>
                                <a:lnTo>
                                  <a:pt x="570126" y="495411"/>
                                </a:lnTo>
                                <a:cubicBezTo>
                                  <a:pt x="606629" y="444158"/>
                                  <a:pt x="628113" y="381455"/>
                                  <a:pt x="628113" y="313731"/>
                                </a:cubicBezTo>
                                <a:cubicBezTo>
                                  <a:pt x="628113" y="140470"/>
                                  <a:pt x="487497" y="0"/>
                                  <a:pt x="314057" y="0"/>
                                </a:cubicBezTo>
                                <a:cubicBezTo>
                                  <a:pt x="140616" y="0"/>
                                  <a:pt x="0" y="140470"/>
                                  <a:pt x="0" y="313731"/>
                                </a:cubicBezTo>
                                <a:cubicBezTo>
                                  <a:pt x="0" y="486991"/>
                                  <a:pt x="140616" y="627461"/>
                                  <a:pt x="314057" y="627461"/>
                                </a:cubicBezTo>
                                <a:lnTo>
                                  <a:pt x="314057" y="47391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01971967" name="Freeform: Shape 2101971967"/>
                        <wps:cNvSpPr/>
                        <wps:spPr>
                          <a:xfrm>
                            <a:off x="311941" y="337642"/>
                            <a:ext cx="314056" cy="313699"/>
                          </a:xfrm>
                          <a:custGeom>
                            <a:avLst/>
                            <a:gdLst>
                              <a:gd name="connsiteX0" fmla="*/ 0 w 314056"/>
                              <a:gd name="connsiteY0" fmla="*/ 0 h 313699"/>
                              <a:gd name="connsiteX1" fmla="*/ 0 w 314056"/>
                              <a:gd name="connsiteY1" fmla="*/ 313700 h 313699"/>
                              <a:gd name="connsiteX2" fmla="*/ 314057 w 314056"/>
                              <a:gd name="connsiteY2" fmla="*/ 313700 h 313699"/>
                              <a:gd name="connsiteX3" fmla="*/ 0 w 314056"/>
                              <a:gd name="connsiteY3" fmla="*/ 0 h 313699"/>
                            </a:gdLst>
                            <a:ahLst/>
                            <a:cxnLst>
                              <a:cxn ang="0">
                                <a:pos x="connsiteX0" y="connsiteY0"/>
                              </a:cxn>
                              <a:cxn ang="0">
                                <a:pos x="connsiteX1" y="connsiteY1"/>
                              </a:cxn>
                              <a:cxn ang="0">
                                <a:pos x="connsiteX2" y="connsiteY2"/>
                              </a:cxn>
                              <a:cxn ang="0">
                                <a:pos x="connsiteX3" y="connsiteY3"/>
                              </a:cxn>
                            </a:cxnLst>
                            <a:rect l="l" t="t" r="r" b="b"/>
                            <a:pathLst>
                              <a:path w="314056" h="313699">
                                <a:moveTo>
                                  <a:pt x="0" y="0"/>
                                </a:moveTo>
                                <a:lnTo>
                                  <a:pt x="0" y="313700"/>
                                </a:lnTo>
                                <a:lnTo>
                                  <a:pt x="314057" y="313700"/>
                                </a:lnTo>
                                <a:lnTo>
                                  <a:pt x="0" y="0"/>
                                </a:lnTo>
                                <a:close/>
                              </a:path>
                            </a:pathLst>
                          </a:custGeom>
                          <a:gradFill>
                            <a:gsLst>
                              <a:gs pos="0">
                                <a:srgbClr val="FBAB18"/>
                              </a:gs>
                              <a:gs pos="71000">
                                <a:srgbClr val="F26622"/>
                              </a:gs>
                            </a:gsLst>
                            <a:lin ang="16200000" scaled="1"/>
                          </a:gra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oup 1" style="position:absolute;margin-left:51.05pt;margin-top:35.4pt;width:97.8pt;height:30.35pt;z-index:-251655168;mso-position-horizontal-relative:page;mso-position-vertical-relative:page;mso-width-relative:margin;mso-height-relative:margin" coordsize="20427,6292" o:spid="_x0000_s1026" w14:anchorId="50575A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">
              <v:group id="Graphic 1" style="position:absolute;left:7048;top:1079;width:13379;height:5213" coordsize="13380,5215" coordorigin="7045,1322"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">
                <v:shape id="Freeform: Shape 831583735" style="position:absolute;left:7066;top:2240;width:1402;height:1136;visibility:visible;mso-wrap-style:square;v-text-anchor:middle" coordsize="140248,113557" o:spid="_x0000_s1028" fillcolor="#292a76" stroked="f" strokeweight="0" path="m114258,113558l105860,55355,72515,103056r-4046,l34388,55049r-8398,58509l,113558,17408,r3157,l70584,67816,119683,r3157,l140248,113558r-259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">
                  <v:stroke joinstyle="miter"/>
                  <v:path arrowok="t" o:connecttype="custom" o:connectlocs="114258,113558;105860,55355;72515,103056;68469,103056;34388,55049;25990,113558;0,113558;17408,0;20565,0;70584,67816;119683,0;122840,0;140248,113558;114258,113558" o:connectangles="0,0,0,0,0,0,0,0,0,0,0,0,0,0"/>
                </v:shape>
                <v:shape id="Freeform: Shape 329379262" style="position:absolute;left:8569;top:2240;width:1108;height:1136;visibility:visible;mso-wrap-style:square;v-text-anchor:middle" coordsize="110825,113557" o:spid="_x0000_s1029" fillcolor="#292a76" stroked="f" strokeweight="0" path="m75365,95861r-39782,l28534,113558,,113558,53911,r3004,l110826,113558r-28381,l75396,95861r-31,xm55382,45435l42908,76634r25071,l55352,454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">
                  <v:stroke joinstyle="miter"/>
                  <v:path arrowok="t" o:connecttype="custom" o:connectlocs="75365,95861;35583,95861;28534,113558;0,113558;53911,0;56915,0;110826,113558;82445,113558;75396,95861;55382,45435;42908,76634;67979,76634;55352,45435" o:connectangles="0,0,0,0,0,0,0,0,0,0,0,0,0"/>
                </v:shape>
                <v:shape id="Freeform: Shape 1098387543" style="position:absolute;left:9778;top:2242;width:1037;height:1143;visibility:visible;mso-wrap-style:square;v-text-anchor:middle" coordsize="103776,114292" o:spid="_x0000_s1030" fillcolor="#292a76" stroked="f" strokeweight="0" path="m103776,888r,113405l100926,114293,25684,50242r,63163l,113405,,,2850,,77939,63591r,-62703l103776,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">
                  <v:stroke joinstyle="miter"/>
                  <v:path arrowok="t" o:connecttype="custom" o:connectlocs="103776,888;103776,114293;100926,114293;25684,50242;25684,113405;0,113405;0,0;2850,0;77939,63591;77939,888;103776,888" o:connectangles="0,0,0,0,0,0,0,0,0,0,0"/>
                </v:shape>
                <v:shape id="Freeform: Shape 904648528" style="position:absolute;left:10963;top:2251;width:1025;height:1149;visibility:visible;mso-wrap-style:square;v-text-anchor:middle" coordsize="102581,114904" o:spid="_x0000_s1031" fillcolor="#292a76" stroked="f" strokeweight="0" path="m31,64510l31,,26327,r,64663c26327,80277,35644,90901,51245,90901v15600,,25070,-10654,25070,-26238l76315,r26266,l102581,64510v,30892,-20259,50395,-51367,50395c20106,114905,,95402,,64510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">
                  <v:stroke joinstyle="miter"/>
                  <v:path arrowok="t" o:connecttype="custom" o:connectlocs="31,64510;31,0;26327,0;26327,64663;51245,90901;76315,64663;76315,0;102581,0;102581,64510;51214,114905;0,64510" o:connectangles="0,0,0,0,0,0,0,0,0,0,0"/>
                </v:shape>
                <v:shape id="Freeform: Shape 1453645942" style="position:absolute;left:12137;top:2250;width:626;height:1126;visibility:visible;mso-wrap-style:square;v-text-anchor:middle" coordsize="62615,112516" o:spid="_x0000_s1032" fillcolor="#292a76" stroked="f" strokeweight="0" path="m25684,22840r,20391l61113,43231r,21585l25684,64816r,47701l,112517,,,62615,r,22810l25684,22810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">
                  <v:stroke joinstyle="miter"/>
                  <v:path arrowok="t" o:connecttype="custom" o:connectlocs="25684,22840;25684,43231;61113,43231;61113,64816;25684,64816;25684,112517;0,112517;0,0;62615,0;62615,22810;25684,22810" o:connectangles="0,0,0,0,0,0,0,0,0,0,0"/>
                </v:shape>
                <v:shape id="Freeform: Shape 2092491596" style="position:absolute;left:12687;top:2240;width:1108;height:1136;visibility:visible;mso-wrap-style:square;v-text-anchor:middle" coordsize="110825,113557" o:spid="_x0000_s1033" fillcolor="#292a76" stroked="f" strokeweight="0" path="m75365,95861r-39782,l28534,113558,,113558,53911,r3004,l110826,113558r-28381,l75396,95861r-31,xm55382,45435l42908,76634r25071,l55351,45435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">
                  <v:stroke joinstyle="miter"/>
                  <v:path arrowok="t" o:connecttype="custom" o:connectlocs="75365,95861;35583,95861;28534,113558;0,113558;53911,0;56915,0;110826,113558;82445,113558;75396,95861;55382,45435;42908,76634;67979,76634;55351,45435" o:connectangles="0,0,0,0,0,0,0,0,0,0,0,0,0"/>
                </v:shape>
                <v:shape id="Freeform: Shape 903797867" style="position:absolute;left:13741;top:2234;width:803;height:1164;visibility:visible;mso-wrap-style:square;v-text-anchor:middle" coordsize="80330,116405" o:spid="_x0000_s1034" fillcolor="#292a76" stroked="f" strokeweight="0" path="m80330,112364v-5547,3000,-14129,4041,-21178,4041c25377,116405,,91514,,58203,,24891,25377,,59305,v7049,,15478,1194,21025,3888l80330,28351c74783,25504,68469,24157,60807,24157v-19830,,-34541,13961,-34541,34046c26266,78287,40977,92095,60807,92095v7662,,13976,-1194,19523,-3888l80330,1123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">
                  <v:stroke joinstyle="miter"/>
                  <v:path arrowok="t" o:connecttype="custom" o:connectlocs="80330,112364;59152,116405;0,58203;59305,0;80330,3888;80330,28351;60807,24157;26266,58203;60807,92095;80330,88207;80330,112364" o:connectangles="0,0,0,0,0,0,0,0,0,0,0"/>
                </v:shape>
                <v:shape id="Freeform: Shape 371555826" style="position:absolute;left:14692;top:2251;width:763;height:1125;visibility:visible;mso-wrap-style:square;v-text-anchor:middle" coordsize="76284,112516" o:spid="_x0000_s1035" fillcolor="#292a76" stroked="f" strokeweight="0" path="m25071,22810l,22810,,,76284,r,22810l51367,22810r,89707l25071,112517r,-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">
                  <v:stroke joinstyle="miter"/>
                  <v:path arrowok="t" o:connecttype="custom" o:connectlocs="25071,22810;0,22810;0,0;76284,0;76284,22810;51367,22810;51367,112517;25071,112517;25071,22810" o:connectangles="0,0,0,0,0,0,0,0,0"/>
                </v:shape>
                <v:shape id="Freeform: Shape 2040361458" style="position:absolute;left:15601;top:2251;width:1026;height:1149;visibility:visible;mso-wrap-style:square;v-text-anchor:middle" coordsize="102581,114904" o:spid="_x0000_s1036" fillcolor="#292a76" stroked="f" strokeweight="0" path="m61,64510l61,,26327,r,64663c26327,80277,35644,90901,51245,90901v15600,,25070,-10654,25070,-26238l76315,r26266,l102581,64510v,30892,-20259,50395,-51367,50395c20106,114905,,95402,,64510r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">
                  <v:stroke joinstyle="miter"/>
                  <v:path arrowok="t" o:connecttype="custom" o:connectlocs="61,64510;61,0;26327,0;26327,64663;51245,90901;76315,64663;76315,0;102581,0;102581,64510;51214,114905;0,64510" o:connectangles="0,0,0,0,0,0,0,0,0,0,0"/>
                </v:shape>
                <v:shape id="Freeform: Shape 339379951" style="position:absolute;left:16774;top:2251;width:950;height:1125;visibility:visible;mso-wrap-style:square;v-text-anchor:middle" coordsize="94918,112516" o:spid="_x0000_s1037" fillcolor="#292a76" stroked="f" strokeweight="0" path="m66385,112486l48976,80094v-2543,153,-5241,306,-8121,306c35461,80400,30802,79941,26572,79206r,33311l,112517,,,46249,c75672,,92651,14390,92651,38547v,16043,-7049,27738,-19217,34505l94919,112517r-28534,l66385,112486xm65803,39863v,-10501,-6007,-16962,-22068,-16962l26603,22901r,34965c30649,58631,35154,58907,40119,58907v17715,,25684,-6613,25684,-190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">
                  <v:stroke joinstyle="miter"/>
                  <v:path arrowok="t" o:connecttype="custom" o:connectlocs="66385,112486;48976,80094;40855,80400;26572,79206;26572,112517;0,112517;0,0;46249,0;92651,38547;73434,73052;94919,112517;66385,112517;65803,39863;43735,22901;26603,22901;26603,57866;40119,58907;65803,39863" o:connectangles="0,0,0,0,0,0,0,0,0,0,0,0,0,0,0,0,0,0"/>
                </v:shape>
                <v:shape id="Freeform: Shape 589829122" style="position:absolute;left:17848;top:2251;width:262;height:1125;visibility:visible;mso-wrap-style:square;v-text-anchor:middle" coordsize="26143,112516" o:spid="_x0000_s1038" fillcolor="#292a76" stroked="f" strokeweight="0" path="m,l26143,r,112517l,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">
                  <v:stroke joinstyle="miter"/>
                  <v:path arrowok="t" o:connecttype="custom" o:connectlocs="0,0;26143,0;26143,112517;0,112517;0,0" o:connectangles="0,0,0,0,0"/>
                </v:shape>
                <v:shape id="Freeform: Shape 638351269" style="position:absolute;left:18258;top:2242;width:1038;height:1143;visibility:visible;mso-wrap-style:square;v-text-anchor:middle" coordsize="103776,114292" o:spid="_x0000_s1039" fillcolor="#292a76" stroked="f" strokeweight="0" path="m103776,888r,113405l100926,114293,25684,50242r,63163l,113405,,,2850,,77939,63591r,-62703l103776,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">
                  <v:stroke joinstyle="miter"/>
                  <v:path arrowok="t" o:connecttype="custom" o:connectlocs="103776,888;103776,114293;100926,114293;25684,50242;25684,113405;0,113405;0,0;2850,0;77939,63591;77939,888;103776,888" o:connectangles="0,0,0,0,0,0,0,0,0,0,0"/>
                </v:shape>
                <v:shape id="Freeform: Shape 612251324" style="position:absolute;left:19440;top:2234;width:985;height:1166;visibility:visible;mso-wrap-style:square;v-text-anchor:middle" coordsize="98504,116558" o:spid="_x0000_s1040" fillcolor="#292a76" stroked="f" strokeweight="0" path="m26419,60009v,19350,13516,32699,36349,32699c66661,92708,70584,91973,73894,90901r,-35393l97922,55508r,51590c91915,111751,77664,116558,61573,116558,24029,116558,,92861,,59856,,25198,25684,,65465,,79870,,91885,3307,98505,7501r,23851c91302,27616,79441,23697,67733,23697v-26143,,-41283,14268,-41283,36312l26419,600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">
                  <v:stroke joinstyle="miter"/>
                  <v:path arrowok="t" o:connecttype="custom" o:connectlocs="26419,60009;62768,92708;73894,90901;73894,55508;97922,55508;97922,107098;61573,116558;0,59856;65465,0;98505,7501;98505,31352;67733,23697;26450,60009" o:connectangles="0,0,0,0,0,0,0,0,0,0,0,0,0"/>
                </v:shape>
                <v:shape id="Freeform: Shape 404215817" style="position:absolute;left:7065;top:3803;width:693;height:1165;visibility:visible;mso-wrap-style:square;v-text-anchor:middle" coordsize="69357,116527" o:spid="_x0000_s1041" fillcolor="#f26622" stroked="f" strokeweight="0" path="m92,109639r,-22810c5057,90565,12872,94330,22925,94330v13976,,20136,-7041,20136,-13961c43061,74674,39905,69868,31660,65826l20412,60285c8091,53977,,45588,,32393,,13655,16673,,42785,v9747,,17256,1806,21179,4041l63964,26851c59918,24157,52838,21738,45483,21738v-11402,,-18175,4501,-18175,11542c27308,37934,30158,41088,37054,44394r10819,5389c62585,56978,69358,67020,69358,80522v,19503,-13976,36006,-43705,36006c15140,116528,5823,113680,123,109639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">
                  <v:stroke joinstyle="miter"/>
                  <v:path arrowok="t" o:connecttype="custom" o:connectlocs="92,109639;92,86829;22925,94330;43061,80369;31660,65826;20412,60285;0,32393;42785,0;63964,4041;63964,26851;45483,21738;27308,33280;37054,44394;47873,49783;69358,80522;25653,116528;123,109639" o:connectangles="0,0,0,0,0,0,0,0,0,0,0,0,0,0,0,0,0"/>
                </v:shape>
                <v:shape id="Freeform: Shape 47754556" style="position:absolute;left:7905;top:3819;width:1000;height:1125;visibility:visible;mso-wrap-style:square;v-text-anchor:middle" coordsize="100037,112516" o:spid="_x0000_s1042" fillcolor="#f26622" stroked="f" strokeweight="0" path="m68346,112517l25990,56121r,56396l,112517,,,25990,r,50242l67274,,97616,,54371,52049r45666,60468l68346,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">
                  <v:stroke joinstyle="miter"/>
                  <v:path arrowok="t" o:connecttype="custom" o:connectlocs="68346,112517;25990,56121;25990,112517;0,112517;0,0;25990,0;25990,50242;67274,0;97616,0;54371,52049;100037,112517;68346,112517" o:connectangles="0,0,0,0,0,0,0,0,0,0,0,0"/>
                </v:shape>
                <v:shape id="Freeform: Shape 1967891769" style="position:absolute;left:9021;top:3819;width:261;height:1125;visibility:visible;mso-wrap-style:square;v-text-anchor:middle" coordsize="26143,112516" o:spid="_x0000_s1043" fillcolor="#f26622" stroked="f" strokeweight="0" path="m,l26143,r,112517l,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">
                  <v:stroke joinstyle="miter"/>
                  <v:path arrowok="t" o:connecttype="custom" o:connectlocs="0,0;26143,0;26143,112517;0,112517;0,0" o:connectangles="0,0,0,0,0"/>
                </v:shape>
                <v:shape id="Freeform: Shape 178798269" style="position:absolute;left:9431;top:3819;width:596;height:1125;visibility:visible;mso-wrap-style:square;v-text-anchor:middle" coordsize="59611,112516" o:spid="_x0000_s1044" fillcolor="#f26622" stroked="f" strokeweight="0" path="m59612,89707r,22810l,112517,,,26266,r,89707l59612,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">
                  <v:stroke joinstyle="miter"/>
                  <v:path arrowok="t" o:connecttype="custom" o:connectlocs="59612,89707;59612,112517;0,112517;0,0;26266,0;26266,89707;59612,89707" o:connectangles="0,0,0,0,0,0,0"/>
                </v:shape>
                <v:shape id="Freeform: Shape 75896757" style="position:absolute;left:10174;top:3819;width:596;height:1125;visibility:visible;mso-wrap-style:square;v-text-anchor:middle" coordsize="59611,112516" o:spid="_x0000_s1045" fillcolor="#f26622" stroked="f" strokeweight="0" path="m59612,89707r,22810l,112517,,,26266,r,89707l59612,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">
                  <v:stroke joinstyle="miter"/>
                  <v:path arrowok="t" o:connecttype="custom" o:connectlocs="59612,89707;59612,112517;0,112517;0,0;26266,0;26266,89707;59612,89707" o:connectangles="0,0,0,0,0,0,0"/>
                </v:shape>
                <v:shape id="Freeform: Shape 1354229995" style="position:absolute;left:10917;top:3803;width:693;height:1165;visibility:visible;mso-wrap-style:square;v-text-anchor:middle" coordsize="69357,116527" o:spid="_x0000_s1046" fillcolor="#f26622" stroked="f" strokeweight="0" path="m92,109639r,-22810c5057,90565,12872,94330,22925,94330v13976,,20136,-7041,20136,-13961c43061,74674,39905,69868,31660,65826l20412,60285c8091,53977,,45588,,32393,,13655,16673,,42786,v9746,,17255,1806,21178,4041l63964,26851c59918,24157,52869,21738,45483,21738v-11402,,-18175,4501,-18175,11542c27308,37934,30158,41088,37054,44394r10819,5389c62585,56978,69358,67020,69358,80522v,19503,-13976,36006,-43705,36006c15140,116528,5823,113680,123,109639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">
                  <v:stroke joinstyle="miter"/>
                  <v:path arrowok="t" o:connecttype="custom" o:connectlocs="92,109639;92,86829;22925,94330;43061,80369;31660,65826;20412,60285;0,32393;42786,0;63964,4041;63964,26851;45483,21738;27308,33280;37054,44394;47873,49783;69358,80522;25653,116528;123,109639" o:connectangles="0,0,0,0,0,0,0,0,0,0,0,0,0,0,0,0,0"/>
                </v:shape>
                <v:shape id="Freeform: Shape 247292662" style="position:absolute;left:7045;top:5373;width:1163;height:1164;visibility:visible;mso-wrap-style:square;v-text-anchor:middle" coordsize="116372,116405" o:spid="_x0000_s1047" fillcolor="#fbab18" stroked="f" strokeweight="0" path="m116373,115793l97463,101403v-10206,9307,-23876,15002,-39353,15002c25071,116405,,91054,,58203,,25351,25071,,58110,v33039,,58110,25198,58110,58203c116220,69439,113216,79941,107669,88819r8704,6767l116373,115823r,-30xm83180,90289l56608,70051r,-21003l93264,77552v2850,-5694,4352,-12308,4352,-19349c97616,34658,80790,16809,58110,16809v-22680,,-39353,17849,-39353,41394c18757,81747,35277,99168,58110,99168v9746,,18328,-3307,25070,-8848l83180,9028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">
                  <v:stroke joinstyle="miter"/>
                  <v:path arrowok="t" o:connecttype="custom" o:connectlocs="116373,115793;97463,101403;58110,116405;0,58203;58110,0;116220,58203;107669,88819;116373,95586;116373,115823;83180,90289;56608,70051;56608,49048;93264,77552;97616,58203;58110,16809;18757,58203;58110,99168;83180,90320" o:connectangles="0,0,0,0,0,0,0,0,0,0,0,0,0,0,0,0,0,0"/>
                </v:shape>
                <v:shape id="Freeform: Shape 116259007" style="position:absolute;left:8354;top:5388;width:983;height:1149;visibility:visible;mso-wrap-style:square;v-text-anchor:middle" coordsize="98259,114904" o:spid="_x0000_s1048" fillcolor="#fbab18" stroked="f" strokeweight="0" path="m,65091l,,18481,r,65704c18481,84747,30036,97668,49130,97668v19094,,30648,-12890,30648,-31964l79778,,98260,r,65091c98260,95708,78736,114905,49160,114905,19585,114905,61,95708,61,65091r-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">
                  <v:stroke joinstyle="miter"/>
                  <v:path arrowok="t" o:connecttype="custom" o:connectlocs="0,65091;0,0;18481,0;18481,65704;49130,97668;79778,65704;79778,0;98260,0;98260,65091;49160,114905;61,65091" o:connectangles="0,0,0,0,0,0,0,0,0,0,0"/>
                </v:shape>
                <v:shape id="Freeform: Shape 1913064488" style="position:absolute;left:9483;top:5388;width:732;height:1125;visibility:visible;mso-wrap-style:square;v-text-anchor:middle" coordsize="73127,112516" o:spid="_x0000_s1049" fillcolor="#fbab18" stroked="f" strokeweight="0" path="m73128,95555r,16962l,112517,,,71626,r,16962l17562,16962r,27310l68929,44272r,16962l17562,61234r,34352l73128,95586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">
                  <v:stroke joinstyle="miter"/>
                  <v:path arrowok="t" o:connecttype="custom" o:connectlocs="73128,95555;73128,112517;0,112517;0,0;71626,0;71626,16962;17562,16962;17562,44272;68929,44272;68929,61234;17562,61234;17562,95586;73128,95586" o:connectangles="0,0,0,0,0,0,0,0,0,0,0,0,0"/>
                </v:shape>
                <v:shape id="Freeform: Shape 655554384" style="position:absolute;left:10364;top:5388;width:731;height:1125;visibility:visible;mso-wrap-style:square;v-text-anchor:middle" coordsize="73127,112516" o:spid="_x0000_s1050" fillcolor="#fbab18" stroked="f" strokeweight="0" path="m73128,95555r,16962l,112517,,,71626,r,16962l17562,16962r,27310l68929,44272r,16962l17562,61234r,34352l73128,95586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">
                  <v:stroke joinstyle="miter"/>
                  <v:path arrowok="t" o:connecttype="custom" o:connectlocs="73128,95555;73128,112517;0,112517;0,0;71626,0;71626,16962;17562,16962;17562,44272;68929,44272;68929,61234;17562,61234;17562,95586;73128,95586" o:connectangles="0,0,0,0,0,0,0,0,0,0,0,0,0"/>
                </v:shape>
                <v:shape id="Freeform: Shape 1272734201" style="position:absolute;left:11244;top:5380;width:997;height:1139;visibility:visible;mso-wrap-style:square;v-text-anchor:middle" coordsize="99700,113863" o:spid="_x0000_s1051" fillcolor="#fbab18" stroked="f" strokeweight="0" path="m99700,765r,113099l96697,113864,18175,38853r,74399l,113252,,,2697,,81372,74093r,-73358l99700,7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">
                  <v:stroke joinstyle="miter"/>
                  <v:path arrowok="t" o:connecttype="custom" o:connectlocs="99700,765;99700,113864;96697,113864;18175,38853;18175,113252;0,113252;0,0;2697,0;81372,74093;81372,735;99700,735" o:connectangles="0,0,0,0,0,0,0,0,0,0,0"/>
                </v:shape>
                <v:shape id="Freeform: Shape 349909735" style="position:absolute;left:12388;top:5373;width:664;height:1164;visibility:visible;mso-wrap-style:square;v-text-anchor:middle" coordsize="66384,116374" o:spid="_x0000_s1052" fillcolor="#fbab18" stroked="f" strokeweight="0" path="m,109945l,92402v5701,3765,13669,7348,23875,7348c41008,99750,48210,91208,48210,82635v,-7195,-4352,-13043,-13822,-17544l21485,58784c8582,52477,307,43476,307,30739,307,12737,16060,,41161,v9011,,16520,1806,20136,3888l61297,21432c56792,18738,49130,16319,41468,16319v-14129,,-21914,5848,-21914,14390c19554,36403,23017,40445,31108,44364r12904,6154c59183,57713,66385,68061,66385,82022v,17697,-12474,34353,-41590,34353c14589,116375,5885,113680,31,109914r-31,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">
                  <v:stroke joinstyle="miter"/>
                  <v:path arrowok="t" o:connecttype="custom" o:connectlocs="0,109945;0,92402;23875,99750;48210,82635;34388,65091;21485,58784;307,30739;41161,0;61297,3888;61297,21432;41468,16319;19554,30709;31108,44364;44012,50518;66385,82022;24795,116375;31,109914" o:connectangles="0,0,0,0,0,0,0,0,0,0,0,0,0,0,0,0,0"/>
                </v:shape>
                <v:shape id="Freeform: Shape 976473318" style="position:absolute;left:13197;top:5388;width:565;height:1125;visibility:visible;mso-wrap-style:square;v-text-anchor:middle" coordsize="56485,112516" o:spid="_x0000_s1053" fillcolor="#fbab18" stroked="f" strokeweight="0" path="m56455,95555r,16962l,112517,,,18481,r,95555l56485,9555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">
                  <v:stroke joinstyle="miter"/>
                  <v:path arrowok="t" o:connecttype="custom" o:connectlocs="56455,95555;56455,112517;0,112517;0,0;18481,0;18481,95555;56485,95555" o:connectangles="0,0,0,0,0,0,0"/>
                </v:shape>
                <v:shape id="Freeform: Shape 867988604" style="position:absolute;left:13876;top:5372;width:1072;height:1141;visibility:visible;mso-wrap-style:square;v-text-anchor:middle" coordsize="107209,114017" o:spid="_x0000_s1054" fillcolor="#fbab18" stroked="f" strokeweight="0" path="m76867,90779r-46555,l20565,114017,,114017,52409,r2391,l107209,114017r-20565,l76897,90779r-30,xm53605,35454l36932,74919r33192,l53605,354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">
                  <v:stroke joinstyle="miter"/>
                  <v:path arrowok="t" o:connecttype="custom" o:connectlocs="76867,90779;30312,90779;20565,114017;0,114017;52409,0;54800,0;107209,114017;86644,114017;76897,90779;53605,35454;36932,74919;70124,74919;53605,35454" o:connectangles="0,0,0,0,0,0,0,0,0,0,0,0,0"/>
                </v:shape>
                <v:shape id="Freeform: Shape 904196762" style="position:absolute;left:15055;top:5380;width:997;height:1139;visibility:visible;mso-wrap-style:square;v-text-anchor:middle" coordsize="99700,113863" o:spid="_x0000_s1055" fillcolor="#fbab18" stroked="f" strokeweight="0" path="m99700,765r,113099l96697,113864,18175,38853r,74399l,113252,,,2697,,81372,74093r,-73358l99700,7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">
                  <v:stroke joinstyle="miter"/>
                  <v:path arrowok="t" o:connecttype="custom" o:connectlocs="99700,765;99700,113864;96697,113864;18175,38853;18175,113252;0,113252;0,0;2697,0;81372,74093;81372,735;99700,735" o:connectangles="0,0,0,0,0,0,0,0,0,0,0"/>
                </v:shape>
                <v:shape id="Freeform: Shape 1922195326" style="position:absolute;left:16202;top:5388;width:978;height:1149;visibility:visible;mso-wrap-style:square;v-text-anchor:middle" coordsize="97769,114904" o:spid="_x0000_s1056" fillcolor="#fbab18" stroked="f" strokeweight="0" path="m97769,55937v,34505,-25530,58968,-63228,58968c21178,114905,6467,112364,,109516l,,35736,c72668,,97769,23697,97769,55968r,-31xm78859,56243c78859,34781,63688,16778,35767,16778r-17715,l18052,96137v5547,1194,12321,1806,18022,1806c63841,97943,78859,79328,78859,562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">
                  <v:stroke joinstyle="miter"/>
                  <v:path arrowok="t" o:connecttype="custom" o:connectlocs="97769,55937;34541,114905;0,109516;0,0;35736,0;97769,55968;78859,56243;35767,16778;18052,16778;18052,96137;36074,97943;78859,56243" o:connectangles="0,0,0,0,0,0,0,0,0,0,0,0"/>
                </v:shape>
              </v:group>
              <v:group id="Graphic 1" style="position:absolute;width:6280;height:6273" coordsize="6281,6274" coordorigin=",238"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">
                <v:shape id="Freeform: Shape 2088635709" style="position:absolute;top:238;width:6281;height:6275;visibility:visible;mso-wrap-style:square;v-text-anchor:middle" coordsize="628113,627461" o:spid="_x0000_s1058" fillcolor="#292a76" stroked="f" strokeweight="0" path="m314057,473918v-88544,,-160323,-71705,-160323,-160187c153734,225248,225513,153543,314087,153543v88575,,160323,71705,160323,160188c474410,338836,468618,362595,458320,383721l570126,495411v36503,-51253,57987,-113956,57987,-181680c628113,140470,487497,,314057,,140616,,,140470,,313731,,486991,140616,627461,314057,627461r,-1535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">
                  <v:stroke joinstyle="miter"/>
                  <v:path arrowok="t" o:connecttype="custom" o:connectlocs="314057,473918;153734,313731;314087,153543;474410,313731;458320,383721;570126,495411;628113,313731;314057,0;0,313731;314057,627461;314057,473918" o:connectangles="0,0,0,0,0,0,0,0,0,0,0"/>
                </v:shape>
                <v:shape id="Freeform: Shape 2101971967" style="position:absolute;left:3119;top:3376;width:3140;height:3137;visibility:visible;mso-wrap-style:square;v-text-anchor:middle" coordsize="314056,313699" o:spid="_x0000_s1059" fillcolor="#fbab18" stroked="f" strokeweight="0" path="m,l,313700r314057,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">
                  <v:fill type="gradient" color2="#f26622" colors="0 #fbab18;46531f #f26622" angle="180" focus="100%"/>
                  <v:stroke joinstyle="miter"/>
                  <v:path arrowok="t" o:connecttype="custom" o:connectlocs="0,0;0,313700;314057,313700;0,0" o:connectangles="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672D70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F08E3AC6"/>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9EE42070"/>
    <w:lvl w:ilvl="0">
      <w:start w:val="1"/>
      <w:numFmt w:val="bullet"/>
      <w:pStyle w:val="ListBullet3"/>
      <w:lvlText w:val="◦"/>
      <w:lvlJc w:val="left"/>
      <w:pPr>
        <w:ind w:left="1040" w:hanging="360"/>
      </w:pPr>
      <w:rPr>
        <w:rFonts w:ascii="Arial" w:hAnsi="Arial" w:hint="default"/>
        <w:color w:val="0041CF" w:themeColor="text2"/>
      </w:rPr>
    </w:lvl>
  </w:abstractNum>
  <w:abstractNum w:abstractNumId="3" w15:restartNumberingAfterBreak="0">
    <w:nsid w:val="FFFFFF83"/>
    <w:multiLevelType w:val="singleLevel"/>
    <w:tmpl w:val="6FFA21B4"/>
    <w:lvl w:ilvl="0">
      <w:start w:val="1"/>
      <w:numFmt w:val="bullet"/>
      <w:pStyle w:val="ListBullet2"/>
      <w:lvlText w:val="‒"/>
      <w:lvlJc w:val="left"/>
      <w:pPr>
        <w:ind w:left="700" w:hanging="360"/>
      </w:pPr>
      <w:rPr>
        <w:rFonts w:ascii="Montserrat" w:hAnsi="Montserrat" w:hint="default"/>
        <w:color w:val="0041CF" w:themeColor="text2"/>
      </w:rPr>
    </w:lvl>
  </w:abstractNum>
  <w:abstractNum w:abstractNumId="4" w15:restartNumberingAfterBreak="0">
    <w:nsid w:val="FFFFFF89"/>
    <w:multiLevelType w:val="singleLevel"/>
    <w:tmpl w:val="7362ECC6"/>
    <w:lvl w:ilvl="0">
      <w:start w:val="1"/>
      <w:numFmt w:val="bullet"/>
      <w:pStyle w:val="ListBullet"/>
      <w:lvlText w:val="•"/>
      <w:lvlJc w:val="left"/>
      <w:pPr>
        <w:ind w:left="360" w:hanging="360"/>
      </w:pPr>
      <w:rPr>
        <w:rFonts w:ascii="Arial" w:hAnsi="Arial" w:hint="default"/>
        <w:color w:val="0041CF" w:themeColor="text2"/>
      </w:rPr>
    </w:lvl>
  </w:abstractNum>
  <w:abstractNum w:abstractNumId="5" w15:restartNumberingAfterBreak="0">
    <w:nsid w:val="03D64D1C"/>
    <w:multiLevelType w:val="hybridMultilevel"/>
    <w:tmpl w:val="026E7976"/>
    <w:lvl w:ilvl="0" w:tplc="C21067B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7905C05"/>
    <w:multiLevelType w:val="multilevel"/>
    <w:tmpl w:val="BBBA6ECA"/>
    <w:lvl w:ilvl="0">
      <w:start w:val="1"/>
      <w:numFmt w:val="decimal"/>
      <w:pStyle w:val="ListNumber"/>
      <w:lvlText w:val="%1."/>
      <w:lvlJc w:val="left"/>
      <w:pPr>
        <w:ind w:left="340" w:hanging="340"/>
      </w:pPr>
      <w:rPr>
        <w:rFonts w:hint="default"/>
      </w:rPr>
    </w:lvl>
    <w:lvl w:ilvl="1">
      <w:start w:val="1"/>
      <w:numFmt w:val="lowerLetter"/>
      <w:pStyle w:val="ListNumber2"/>
      <w:lvlText w:val="%2."/>
      <w:lvlJc w:val="left"/>
      <w:pPr>
        <w:ind w:left="680" w:hanging="340"/>
      </w:pPr>
      <w:rPr>
        <w:rFonts w:hint="default"/>
      </w:rPr>
    </w:lvl>
    <w:lvl w:ilvl="2">
      <w:start w:val="1"/>
      <w:numFmt w:val="lowerRoman"/>
      <w:pStyle w:val="ListNumber3"/>
      <w:lvlText w:val="%3."/>
      <w:lvlJc w:val="left"/>
      <w:pPr>
        <w:ind w:left="1021" w:hanging="341"/>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F23456"/>
    <w:multiLevelType w:val="hybridMultilevel"/>
    <w:tmpl w:val="7AE2C0A4"/>
    <w:lvl w:ilvl="0" w:tplc="B074D400">
      <w:start w:val="4"/>
      <w:numFmt w:val="bullet"/>
      <w:lvlText w:val="-"/>
      <w:lvlJc w:val="left"/>
      <w:pPr>
        <w:ind w:left="777" w:hanging="360"/>
      </w:pPr>
      <w:rPr>
        <w:rFonts w:ascii="Arial" w:eastAsiaTheme="minorHAnsi" w:hAnsi="Arial" w:cs="Aria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8" w15:restartNumberingAfterBreak="0">
    <w:nsid w:val="2C777CD7"/>
    <w:multiLevelType w:val="hybridMultilevel"/>
    <w:tmpl w:val="1B784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89651307">
    <w:abstractNumId w:val="4"/>
  </w:num>
  <w:num w:numId="2" w16cid:durableId="1568570670">
    <w:abstractNumId w:val="3"/>
  </w:num>
  <w:num w:numId="3" w16cid:durableId="676927563">
    <w:abstractNumId w:val="2"/>
  </w:num>
  <w:num w:numId="4" w16cid:durableId="2103259183">
    <w:abstractNumId w:val="6"/>
  </w:num>
  <w:num w:numId="5" w16cid:durableId="1022440677">
    <w:abstractNumId w:val="1"/>
  </w:num>
  <w:num w:numId="6" w16cid:durableId="1127621382">
    <w:abstractNumId w:val="0"/>
  </w:num>
  <w:num w:numId="7" w16cid:durableId="19300440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971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0350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136002">
    <w:abstractNumId w:val="8"/>
  </w:num>
  <w:num w:numId="11" w16cid:durableId="1123304717">
    <w:abstractNumId w:val="7"/>
  </w:num>
  <w:num w:numId="12" w16cid:durableId="365494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25"/>
    <w:rsid w:val="00000FAF"/>
    <w:rsid w:val="000069BB"/>
    <w:rsid w:val="000102BE"/>
    <w:rsid w:val="000255F8"/>
    <w:rsid w:val="00026179"/>
    <w:rsid w:val="000330A6"/>
    <w:rsid w:val="00045347"/>
    <w:rsid w:val="00051945"/>
    <w:rsid w:val="00060C94"/>
    <w:rsid w:val="00072820"/>
    <w:rsid w:val="0007463B"/>
    <w:rsid w:val="000767E2"/>
    <w:rsid w:val="00086FC8"/>
    <w:rsid w:val="000A1E66"/>
    <w:rsid w:val="000A55AB"/>
    <w:rsid w:val="000B47B3"/>
    <w:rsid w:val="000C7FF6"/>
    <w:rsid w:val="000E1269"/>
    <w:rsid w:val="000E2737"/>
    <w:rsid w:val="000E31A1"/>
    <w:rsid w:val="00100088"/>
    <w:rsid w:val="00113237"/>
    <w:rsid w:val="00132C77"/>
    <w:rsid w:val="001334BB"/>
    <w:rsid w:val="001379C6"/>
    <w:rsid w:val="00144BBA"/>
    <w:rsid w:val="00154687"/>
    <w:rsid w:val="00154CE3"/>
    <w:rsid w:val="0016726E"/>
    <w:rsid w:val="001725F6"/>
    <w:rsid w:val="00182E99"/>
    <w:rsid w:val="00191EE1"/>
    <w:rsid w:val="0019485B"/>
    <w:rsid w:val="00197DB9"/>
    <w:rsid w:val="001A05C8"/>
    <w:rsid w:val="001D0284"/>
    <w:rsid w:val="001D534C"/>
    <w:rsid w:val="001F627A"/>
    <w:rsid w:val="0021356A"/>
    <w:rsid w:val="00213639"/>
    <w:rsid w:val="002166B2"/>
    <w:rsid w:val="00245DE1"/>
    <w:rsid w:val="00247CE8"/>
    <w:rsid w:val="00280693"/>
    <w:rsid w:val="0028691C"/>
    <w:rsid w:val="002A3C2F"/>
    <w:rsid w:val="002B4BE3"/>
    <w:rsid w:val="002C259C"/>
    <w:rsid w:val="002C35A8"/>
    <w:rsid w:val="002D4952"/>
    <w:rsid w:val="002F343D"/>
    <w:rsid w:val="0030572E"/>
    <w:rsid w:val="00313320"/>
    <w:rsid w:val="00320582"/>
    <w:rsid w:val="003331D9"/>
    <w:rsid w:val="00345294"/>
    <w:rsid w:val="00357D4E"/>
    <w:rsid w:val="00360A14"/>
    <w:rsid w:val="00364023"/>
    <w:rsid w:val="00387D64"/>
    <w:rsid w:val="0039545F"/>
    <w:rsid w:val="003B0BD5"/>
    <w:rsid w:val="003C4B24"/>
    <w:rsid w:val="003D4BF3"/>
    <w:rsid w:val="003E75EC"/>
    <w:rsid w:val="003F49ED"/>
    <w:rsid w:val="003F7D00"/>
    <w:rsid w:val="00406FA7"/>
    <w:rsid w:val="0042054A"/>
    <w:rsid w:val="00422F0C"/>
    <w:rsid w:val="00443387"/>
    <w:rsid w:val="0045261F"/>
    <w:rsid w:val="00453013"/>
    <w:rsid w:val="00461CC7"/>
    <w:rsid w:val="004852EB"/>
    <w:rsid w:val="004920D6"/>
    <w:rsid w:val="004968A8"/>
    <w:rsid w:val="004A18B6"/>
    <w:rsid w:val="004B21B8"/>
    <w:rsid w:val="004C43B6"/>
    <w:rsid w:val="004C49CD"/>
    <w:rsid w:val="004C78B3"/>
    <w:rsid w:val="004D0C24"/>
    <w:rsid w:val="004D3F35"/>
    <w:rsid w:val="004D67B5"/>
    <w:rsid w:val="004E6A89"/>
    <w:rsid w:val="004F2881"/>
    <w:rsid w:val="004F44FD"/>
    <w:rsid w:val="0054049E"/>
    <w:rsid w:val="005473C8"/>
    <w:rsid w:val="00547D0E"/>
    <w:rsid w:val="00562458"/>
    <w:rsid w:val="00567519"/>
    <w:rsid w:val="00576E06"/>
    <w:rsid w:val="00586CA5"/>
    <w:rsid w:val="005A086C"/>
    <w:rsid w:val="005A71C1"/>
    <w:rsid w:val="005B2C59"/>
    <w:rsid w:val="005B38EF"/>
    <w:rsid w:val="005C133F"/>
    <w:rsid w:val="005C15C5"/>
    <w:rsid w:val="005F52C5"/>
    <w:rsid w:val="00622AA6"/>
    <w:rsid w:val="0062609E"/>
    <w:rsid w:val="00626CF2"/>
    <w:rsid w:val="00640345"/>
    <w:rsid w:val="00655C28"/>
    <w:rsid w:val="006653DE"/>
    <w:rsid w:val="00671676"/>
    <w:rsid w:val="0067216C"/>
    <w:rsid w:val="00693E74"/>
    <w:rsid w:val="006C2F6E"/>
    <w:rsid w:val="006D155A"/>
    <w:rsid w:val="006D66F1"/>
    <w:rsid w:val="006E06A8"/>
    <w:rsid w:val="006E0D42"/>
    <w:rsid w:val="006E6355"/>
    <w:rsid w:val="00703CF3"/>
    <w:rsid w:val="00707AEA"/>
    <w:rsid w:val="00722D58"/>
    <w:rsid w:val="00722FF1"/>
    <w:rsid w:val="00725A38"/>
    <w:rsid w:val="007263CF"/>
    <w:rsid w:val="0073108B"/>
    <w:rsid w:val="007311AE"/>
    <w:rsid w:val="00747645"/>
    <w:rsid w:val="007525C0"/>
    <w:rsid w:val="00757258"/>
    <w:rsid w:val="00770436"/>
    <w:rsid w:val="00774204"/>
    <w:rsid w:val="007822C2"/>
    <w:rsid w:val="0079401B"/>
    <w:rsid w:val="007A753D"/>
    <w:rsid w:val="007B1A5F"/>
    <w:rsid w:val="007B5415"/>
    <w:rsid w:val="007C19E8"/>
    <w:rsid w:val="007C24AF"/>
    <w:rsid w:val="007C554E"/>
    <w:rsid w:val="007E4A57"/>
    <w:rsid w:val="007E7ED0"/>
    <w:rsid w:val="008023A5"/>
    <w:rsid w:val="00806474"/>
    <w:rsid w:val="00814D81"/>
    <w:rsid w:val="00824AD9"/>
    <w:rsid w:val="00825348"/>
    <w:rsid w:val="0083281B"/>
    <w:rsid w:val="00837439"/>
    <w:rsid w:val="00846B9E"/>
    <w:rsid w:val="00854C1E"/>
    <w:rsid w:val="00861329"/>
    <w:rsid w:val="00863BD4"/>
    <w:rsid w:val="008716B1"/>
    <w:rsid w:val="00871BCE"/>
    <w:rsid w:val="00874EDD"/>
    <w:rsid w:val="00884450"/>
    <w:rsid w:val="00887BF8"/>
    <w:rsid w:val="00897322"/>
    <w:rsid w:val="008A2A05"/>
    <w:rsid w:val="008A6A40"/>
    <w:rsid w:val="008B2444"/>
    <w:rsid w:val="008D5CF7"/>
    <w:rsid w:val="008F10AF"/>
    <w:rsid w:val="008F2489"/>
    <w:rsid w:val="009014D2"/>
    <w:rsid w:val="009048EF"/>
    <w:rsid w:val="00906608"/>
    <w:rsid w:val="00914815"/>
    <w:rsid w:val="00916B5F"/>
    <w:rsid w:val="00936185"/>
    <w:rsid w:val="00936E28"/>
    <w:rsid w:val="009432A0"/>
    <w:rsid w:val="00947F03"/>
    <w:rsid w:val="009527CF"/>
    <w:rsid w:val="00956FC9"/>
    <w:rsid w:val="00965254"/>
    <w:rsid w:val="00985565"/>
    <w:rsid w:val="00991524"/>
    <w:rsid w:val="0099248C"/>
    <w:rsid w:val="00994058"/>
    <w:rsid w:val="00996483"/>
    <w:rsid w:val="009B39A4"/>
    <w:rsid w:val="009B587D"/>
    <w:rsid w:val="009C0322"/>
    <w:rsid w:val="009C0B57"/>
    <w:rsid w:val="009C2A49"/>
    <w:rsid w:val="009C52C9"/>
    <w:rsid w:val="009D23CC"/>
    <w:rsid w:val="009D7CFA"/>
    <w:rsid w:val="009E7E1D"/>
    <w:rsid w:val="009F2BA0"/>
    <w:rsid w:val="00A24F3D"/>
    <w:rsid w:val="00A257A0"/>
    <w:rsid w:val="00A340CA"/>
    <w:rsid w:val="00A36338"/>
    <w:rsid w:val="00A368A6"/>
    <w:rsid w:val="00A40591"/>
    <w:rsid w:val="00A572D3"/>
    <w:rsid w:val="00A64FD2"/>
    <w:rsid w:val="00A716CC"/>
    <w:rsid w:val="00A72D24"/>
    <w:rsid w:val="00A73A0D"/>
    <w:rsid w:val="00A82CAE"/>
    <w:rsid w:val="00A869D0"/>
    <w:rsid w:val="00A86D38"/>
    <w:rsid w:val="00A9623D"/>
    <w:rsid w:val="00AA117B"/>
    <w:rsid w:val="00AA135E"/>
    <w:rsid w:val="00AA1F4B"/>
    <w:rsid w:val="00AA48D6"/>
    <w:rsid w:val="00AA637E"/>
    <w:rsid w:val="00AB5532"/>
    <w:rsid w:val="00AC67B5"/>
    <w:rsid w:val="00AD1454"/>
    <w:rsid w:val="00AF1E2A"/>
    <w:rsid w:val="00AF3E46"/>
    <w:rsid w:val="00AF4978"/>
    <w:rsid w:val="00B002B7"/>
    <w:rsid w:val="00B06B3D"/>
    <w:rsid w:val="00B27FF7"/>
    <w:rsid w:val="00B32225"/>
    <w:rsid w:val="00B400C8"/>
    <w:rsid w:val="00B40339"/>
    <w:rsid w:val="00B43D14"/>
    <w:rsid w:val="00B660A1"/>
    <w:rsid w:val="00B912F7"/>
    <w:rsid w:val="00B91319"/>
    <w:rsid w:val="00B93CC2"/>
    <w:rsid w:val="00BA510A"/>
    <w:rsid w:val="00BA5DEF"/>
    <w:rsid w:val="00BB0E2D"/>
    <w:rsid w:val="00BB483B"/>
    <w:rsid w:val="00BB6359"/>
    <w:rsid w:val="00BC089F"/>
    <w:rsid w:val="00BD2B2B"/>
    <w:rsid w:val="00BE0CBA"/>
    <w:rsid w:val="00BE409F"/>
    <w:rsid w:val="00BF1B4F"/>
    <w:rsid w:val="00C02CAF"/>
    <w:rsid w:val="00C03F00"/>
    <w:rsid w:val="00C1295B"/>
    <w:rsid w:val="00C139E7"/>
    <w:rsid w:val="00C2540A"/>
    <w:rsid w:val="00C41F8E"/>
    <w:rsid w:val="00C4560E"/>
    <w:rsid w:val="00C63EBA"/>
    <w:rsid w:val="00C67208"/>
    <w:rsid w:val="00C71F20"/>
    <w:rsid w:val="00C72CD1"/>
    <w:rsid w:val="00C75450"/>
    <w:rsid w:val="00C7730B"/>
    <w:rsid w:val="00C830F1"/>
    <w:rsid w:val="00CA24D7"/>
    <w:rsid w:val="00CB0F2E"/>
    <w:rsid w:val="00CB1025"/>
    <w:rsid w:val="00CB1396"/>
    <w:rsid w:val="00CB31D0"/>
    <w:rsid w:val="00CC0BAA"/>
    <w:rsid w:val="00CC6E9F"/>
    <w:rsid w:val="00CD2837"/>
    <w:rsid w:val="00CD3EF0"/>
    <w:rsid w:val="00CD7E78"/>
    <w:rsid w:val="00D03913"/>
    <w:rsid w:val="00D16C81"/>
    <w:rsid w:val="00D227FC"/>
    <w:rsid w:val="00D24B79"/>
    <w:rsid w:val="00D43CC1"/>
    <w:rsid w:val="00D60A25"/>
    <w:rsid w:val="00D806D3"/>
    <w:rsid w:val="00D82398"/>
    <w:rsid w:val="00D8757B"/>
    <w:rsid w:val="00D9568A"/>
    <w:rsid w:val="00DB7FBA"/>
    <w:rsid w:val="00DD0631"/>
    <w:rsid w:val="00DE001F"/>
    <w:rsid w:val="00DE33A0"/>
    <w:rsid w:val="00E2196A"/>
    <w:rsid w:val="00E35FEF"/>
    <w:rsid w:val="00E414B3"/>
    <w:rsid w:val="00E41D6F"/>
    <w:rsid w:val="00E5189B"/>
    <w:rsid w:val="00E5290C"/>
    <w:rsid w:val="00E56513"/>
    <w:rsid w:val="00E566C7"/>
    <w:rsid w:val="00E65BD0"/>
    <w:rsid w:val="00E66687"/>
    <w:rsid w:val="00E73938"/>
    <w:rsid w:val="00E842BB"/>
    <w:rsid w:val="00E865A9"/>
    <w:rsid w:val="00E96F26"/>
    <w:rsid w:val="00EA3FC4"/>
    <w:rsid w:val="00EB0A49"/>
    <w:rsid w:val="00EC0638"/>
    <w:rsid w:val="00EC3C5A"/>
    <w:rsid w:val="00EC5B1F"/>
    <w:rsid w:val="00ED0FAB"/>
    <w:rsid w:val="00ED1E5D"/>
    <w:rsid w:val="00EE2D3D"/>
    <w:rsid w:val="00EF0CC9"/>
    <w:rsid w:val="00EF36A5"/>
    <w:rsid w:val="00F06999"/>
    <w:rsid w:val="00F22054"/>
    <w:rsid w:val="00F231F2"/>
    <w:rsid w:val="00F34535"/>
    <w:rsid w:val="00F600D7"/>
    <w:rsid w:val="00F61038"/>
    <w:rsid w:val="00F7197D"/>
    <w:rsid w:val="00F7249C"/>
    <w:rsid w:val="00F83564"/>
    <w:rsid w:val="00F93330"/>
    <w:rsid w:val="00FA0BDA"/>
    <w:rsid w:val="00FC03B2"/>
    <w:rsid w:val="00FC1107"/>
    <w:rsid w:val="00FE3A12"/>
    <w:rsid w:val="00FF3444"/>
    <w:rsid w:val="00FF651C"/>
    <w:rsid w:val="4EF68D0E"/>
    <w:rsid w:val="6BA307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CDE34"/>
  <w15:chartTrackingRefBased/>
  <w15:docId w15:val="{CAE0458C-387A-45AC-9E59-8A92FA1E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AU" w:eastAsia="en-US" w:bidi="ar-SA"/>
        <w14:ligatures w14:val="standardContextual"/>
      </w:rPr>
    </w:rPrDefault>
    <w:pPrDefault>
      <w:pPr>
        <w:spacing w:before="80" w:after="18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B9E"/>
  </w:style>
  <w:style w:type="paragraph" w:styleId="Heading1">
    <w:name w:val="heading 1"/>
    <w:basedOn w:val="Normal"/>
    <w:next w:val="Normal"/>
    <w:link w:val="Heading1Char"/>
    <w:uiPriority w:val="9"/>
    <w:qFormat/>
    <w:rsid w:val="002B4BE3"/>
    <w:pPr>
      <w:keepNext/>
      <w:keepLines/>
      <w:spacing w:before="480" w:after="360" w:line="240" w:lineRule="auto"/>
      <w:outlineLvl w:val="0"/>
    </w:pPr>
    <w:rPr>
      <w:rFonts w:asciiTheme="majorHAnsi" w:eastAsiaTheme="majorEastAsia" w:hAnsiTheme="majorHAnsi" w:cstheme="majorBidi"/>
      <w:b/>
      <w:color w:val="0041CF" w:themeColor="text2"/>
      <w:sz w:val="48"/>
      <w:szCs w:val="40"/>
    </w:rPr>
  </w:style>
  <w:style w:type="paragraph" w:styleId="Heading2">
    <w:name w:val="heading 2"/>
    <w:basedOn w:val="Normal"/>
    <w:next w:val="Normal"/>
    <w:link w:val="Heading2Char"/>
    <w:uiPriority w:val="9"/>
    <w:unhideWhenUsed/>
    <w:qFormat/>
    <w:rsid w:val="002A3C2F"/>
    <w:pPr>
      <w:keepNext/>
      <w:keepLines/>
      <w:spacing w:before="360"/>
      <w:outlineLvl w:val="1"/>
    </w:pPr>
    <w:rPr>
      <w:rFonts w:asciiTheme="majorHAnsi" w:eastAsiaTheme="majorEastAsia" w:hAnsiTheme="majorHAnsi" w:cstheme="majorBidi"/>
      <w:b/>
      <w:caps/>
      <w:color w:val="1A0083" w:themeColor="accent1"/>
      <w:sz w:val="32"/>
      <w:szCs w:val="32"/>
    </w:rPr>
  </w:style>
  <w:style w:type="paragraph" w:styleId="Heading3">
    <w:name w:val="heading 3"/>
    <w:basedOn w:val="Normal"/>
    <w:next w:val="Normal"/>
    <w:link w:val="Heading3Char"/>
    <w:uiPriority w:val="9"/>
    <w:unhideWhenUsed/>
    <w:qFormat/>
    <w:rsid w:val="002A3C2F"/>
    <w:pPr>
      <w:keepNext/>
      <w:keepLines/>
      <w:spacing w:before="360" w:after="160"/>
      <w:outlineLvl w:val="2"/>
    </w:pPr>
    <w:rPr>
      <w:rFonts w:eastAsiaTheme="majorEastAsia" w:cstheme="majorBidi"/>
      <w:b/>
      <w:color w:val="0041CF" w:themeColor="text2"/>
      <w:sz w:val="24"/>
      <w:szCs w:val="28"/>
    </w:rPr>
  </w:style>
  <w:style w:type="paragraph" w:styleId="Heading4">
    <w:name w:val="heading 4"/>
    <w:basedOn w:val="Normal"/>
    <w:next w:val="Normal"/>
    <w:link w:val="Heading4Char"/>
    <w:uiPriority w:val="9"/>
    <w:unhideWhenUsed/>
    <w:qFormat/>
    <w:rsid w:val="00EC5B1F"/>
    <w:pPr>
      <w:keepNext/>
      <w:keepLines/>
      <w:spacing w:before="320" w:after="160"/>
      <w:outlineLvl w:val="3"/>
    </w:pPr>
    <w:rPr>
      <w:rFonts w:eastAsiaTheme="majorEastAsia" w:cstheme="majorBidi"/>
      <w:b/>
      <w:iCs/>
      <w:caps/>
      <w:color w:val="1A0083" w:themeColor="accent1"/>
    </w:rPr>
  </w:style>
  <w:style w:type="paragraph" w:styleId="Heading5">
    <w:name w:val="heading 5"/>
    <w:basedOn w:val="Normal"/>
    <w:next w:val="Normal"/>
    <w:link w:val="Heading5Char"/>
    <w:uiPriority w:val="9"/>
    <w:unhideWhenUsed/>
    <w:qFormat/>
    <w:rsid w:val="00EC5B1F"/>
    <w:pPr>
      <w:keepNext/>
      <w:keepLines/>
      <w:spacing w:before="320" w:after="120"/>
      <w:outlineLvl w:val="4"/>
    </w:pPr>
    <w:rPr>
      <w:rFonts w:eastAsiaTheme="majorEastAsia" w:cstheme="majorBidi"/>
      <w:b/>
      <w:color w:val="0041CF" w:themeColor="text2"/>
    </w:rPr>
  </w:style>
  <w:style w:type="paragraph" w:styleId="Heading6">
    <w:name w:val="heading 6"/>
    <w:basedOn w:val="Normal"/>
    <w:next w:val="Normal"/>
    <w:link w:val="Heading6Char"/>
    <w:uiPriority w:val="9"/>
    <w:semiHidden/>
    <w:unhideWhenUsed/>
    <w:rsid w:val="009D7C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7C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7C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7C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WingateTablestyle">
    <w:name w:val="Wingate Table style"/>
    <w:basedOn w:val="TableNormal"/>
    <w:uiPriority w:val="99"/>
    <w:rsid w:val="003F7D00"/>
    <w:rPr>
      <w:color w:val="D8D8D8" w:themeColor="background2"/>
      <w:sz w:val="18"/>
    </w:rPr>
    <w:tblPr>
      <w:tblBorders>
        <w:top w:val="single" w:sz="4" w:space="0" w:color="0041CF" w:themeColor="text2"/>
        <w:bottom w:val="single" w:sz="4" w:space="0" w:color="0041CF" w:themeColor="text2"/>
        <w:insideH w:val="single" w:sz="4" w:space="0" w:color="0041CF" w:themeColor="text2"/>
      </w:tblBorders>
      <w:tblCellMar>
        <w:top w:w="28" w:type="dxa"/>
        <w:left w:w="85" w:type="dxa"/>
        <w:bottom w:w="28" w:type="dxa"/>
        <w:right w:w="85" w:type="dxa"/>
      </w:tblCellMar>
    </w:tblPr>
    <w:tblStylePr w:type="firstRow">
      <w:rPr>
        <w:rFonts w:asciiTheme="minorHAnsi" w:hAnsiTheme="minorHAnsi"/>
        <w:b/>
        <w:color w:val="0041CF" w:themeColor="text2"/>
        <w:sz w:val="18"/>
      </w:rPr>
      <w:tblPr/>
      <w:tcPr>
        <w:tcBorders>
          <w:top w:val="nil"/>
        </w:tcBorders>
      </w:tcPr>
    </w:tblStylePr>
    <w:tblStylePr w:type="lastRow">
      <w:rPr>
        <w:rFonts w:asciiTheme="minorHAnsi" w:hAnsiTheme="minorHAnsi"/>
        <w:b/>
        <w:sz w:val="18"/>
      </w:rPr>
    </w:tblStylePr>
    <w:tblStylePr w:type="firstCol">
      <w:rPr>
        <w:rFonts w:asciiTheme="minorHAnsi" w:hAnsiTheme="minorHAnsi"/>
        <w:b/>
        <w:color w:val="0041CF" w:themeColor="text2"/>
        <w:sz w:val="18"/>
      </w:rPr>
    </w:tblStylePr>
  </w:style>
  <w:style w:type="table" w:customStyle="1" w:styleId="Style1">
    <w:name w:val="Style1"/>
    <w:basedOn w:val="TableNormal"/>
    <w:uiPriority w:val="99"/>
    <w:rsid w:val="003F7D00"/>
    <w:tblPr/>
  </w:style>
  <w:style w:type="table" w:customStyle="1" w:styleId="Blackmores">
    <w:name w:val="Blackmores"/>
    <w:basedOn w:val="TableNormal"/>
    <w:uiPriority w:val="99"/>
    <w:rsid w:val="001D534C"/>
    <w:tblPr>
      <w:tblBorders>
        <w:insideH w:val="single" w:sz="4" w:space="0" w:color="0041CF" w:themeColor="text2"/>
      </w:tblBorders>
      <w:tblCellMar>
        <w:top w:w="28" w:type="dxa"/>
        <w:left w:w="85" w:type="dxa"/>
        <w:bottom w:w="28" w:type="dxa"/>
        <w:right w:w="85" w:type="dxa"/>
      </w:tblCellMar>
    </w:tblPr>
    <w:tcPr>
      <w:vAlign w:val="center"/>
    </w:tcPr>
    <w:tblStylePr w:type="firstRow">
      <w:rPr>
        <w:rFonts w:asciiTheme="majorHAnsi" w:hAnsiTheme="majorHAnsi"/>
        <w:b/>
        <w:color w:val="F8F8F8"/>
        <w:sz w:val="20"/>
      </w:rPr>
      <w:tblPr/>
      <w:tcPr>
        <w:shd w:val="clear" w:color="auto" w:fill="0041CF" w:themeFill="text2"/>
      </w:tcPr>
    </w:tblStylePr>
    <w:tblStylePr w:type="firstCol">
      <w:rPr>
        <w:rFonts w:asciiTheme="majorHAnsi" w:hAnsiTheme="majorHAnsi"/>
        <w:b/>
      </w:rPr>
      <w:tblPr/>
      <w:tcPr>
        <w:tcBorders>
          <w:insideH w:val="nil"/>
        </w:tcBorders>
        <w:shd w:val="clear" w:color="auto" w:fill="0041CF" w:themeFill="text2"/>
      </w:tcPr>
    </w:tblStylePr>
  </w:style>
  <w:style w:type="table" w:customStyle="1" w:styleId="Style2">
    <w:name w:val="Style2"/>
    <w:basedOn w:val="TableNormal"/>
    <w:uiPriority w:val="99"/>
    <w:rsid w:val="00825348"/>
    <w:tblPr>
      <w:tblStyleRowBandSize w:val="1"/>
      <w:tblBorders>
        <w:top w:val="single" w:sz="4" w:space="0" w:color="D8D8D8" w:themeColor="background2"/>
        <w:bottom w:val="single" w:sz="4" w:space="0" w:color="D8D8D8" w:themeColor="background2"/>
        <w:insideH w:val="single" w:sz="4" w:space="0" w:color="D8D8D8" w:themeColor="background2"/>
      </w:tblBorders>
    </w:tblPr>
    <w:tblStylePr w:type="firstRow">
      <w:pPr>
        <w:wordWrap/>
        <w:spacing w:beforeLines="0" w:before="0" w:beforeAutospacing="0" w:afterLines="0" w:after="0" w:afterAutospacing="0"/>
        <w:contextualSpacing/>
        <w:jc w:val="left"/>
      </w:pPr>
      <w:rPr>
        <w:rFonts w:asciiTheme="majorHAnsi" w:hAnsiTheme="majorHAnsi"/>
        <w:b/>
        <w:color w:val="FFFFFF" w:themeColor="background1"/>
        <w:sz w:val="20"/>
      </w:rPr>
      <w:tblPr/>
      <w:tcPr>
        <w:tcBorders>
          <w:top w:val="nil"/>
          <w:left w:val="nil"/>
          <w:bottom w:val="nil"/>
          <w:right w:val="nil"/>
          <w:insideH w:val="nil"/>
          <w:insideV w:val="nil"/>
          <w:tl2br w:val="nil"/>
          <w:tr2bl w:val="nil"/>
        </w:tcBorders>
        <w:shd w:val="clear" w:color="auto" w:fill="0041CF" w:themeFill="text2"/>
        <w:vAlign w:val="bottom"/>
      </w:tcPr>
    </w:tblStylePr>
    <w:tblStylePr w:type="lastRow">
      <w:rPr>
        <w:rFonts w:asciiTheme="minorHAnsi" w:hAnsiTheme="minorHAnsi"/>
        <w:b/>
        <w:color w:val="0041CF" w:themeColor="text2"/>
        <w:sz w:val="20"/>
      </w:rPr>
      <w:tblPr/>
      <w:tcPr>
        <w:tcBorders>
          <w:bottom w:val="single" w:sz="4" w:space="0" w:color="0041CF" w:themeColor="text2"/>
        </w:tcBorders>
      </w:tcPr>
    </w:tblStylePr>
    <w:tblStylePr w:type="firstCol">
      <w:rPr>
        <w:b/>
        <w:color w:val="FFFFFF" w:themeColor="background1"/>
      </w:rPr>
      <w:tblPr/>
      <w:tcPr>
        <w:tcBorders>
          <w:left w:val="nil"/>
        </w:tcBorders>
        <w:shd w:val="clear" w:color="auto" w:fill="0041CF" w:themeFill="text2"/>
      </w:tcPr>
    </w:tblStylePr>
    <w:tblStylePr w:type="lastCol">
      <w:tblPr/>
      <w:tcPr>
        <w:shd w:val="clear" w:color="auto" w:fill="F2F2F2" w:themeFill="background1" w:themeFillShade="F2"/>
      </w:tcPr>
    </w:tblStylePr>
    <w:tblStylePr w:type="band2Horz">
      <w:tblPr/>
      <w:tcPr>
        <w:shd w:val="clear" w:color="auto" w:fill="F2F2F2" w:themeFill="background1" w:themeFillShade="F2"/>
      </w:tcPr>
    </w:tblStylePr>
  </w:style>
  <w:style w:type="paragraph" w:styleId="TOC1">
    <w:name w:val="toc 1"/>
    <w:basedOn w:val="Normal"/>
    <w:next w:val="Normal"/>
    <w:autoRedefine/>
    <w:uiPriority w:val="39"/>
    <w:unhideWhenUsed/>
    <w:rsid w:val="00E842BB"/>
    <w:pPr>
      <w:tabs>
        <w:tab w:val="right" w:pos="9781"/>
      </w:tabs>
      <w:spacing w:before="360" w:after="240"/>
    </w:pPr>
    <w:rPr>
      <w:rFonts w:eastAsiaTheme="minorEastAsia"/>
      <w:b/>
      <w:bCs/>
      <w:caps/>
      <w:noProof/>
      <w:color w:val="1A0083" w:themeColor="accent1"/>
      <w:sz w:val="24"/>
      <w:szCs w:val="24"/>
      <w:lang w:eastAsia="zh-CN"/>
    </w:rPr>
  </w:style>
  <w:style w:type="character" w:customStyle="1" w:styleId="Heading1Char">
    <w:name w:val="Heading 1 Char"/>
    <w:basedOn w:val="DefaultParagraphFont"/>
    <w:link w:val="Heading1"/>
    <w:uiPriority w:val="9"/>
    <w:rsid w:val="002B4BE3"/>
    <w:rPr>
      <w:rFonts w:asciiTheme="majorHAnsi" w:eastAsiaTheme="majorEastAsia" w:hAnsiTheme="majorHAnsi" w:cstheme="majorBidi"/>
      <w:b/>
      <w:color w:val="0041CF" w:themeColor="text2"/>
      <w:sz w:val="48"/>
      <w:szCs w:val="40"/>
    </w:rPr>
  </w:style>
  <w:style w:type="character" w:customStyle="1" w:styleId="Heading2Char">
    <w:name w:val="Heading 2 Char"/>
    <w:basedOn w:val="DefaultParagraphFont"/>
    <w:link w:val="Heading2"/>
    <w:uiPriority w:val="9"/>
    <w:rsid w:val="002A3C2F"/>
    <w:rPr>
      <w:rFonts w:asciiTheme="majorHAnsi" w:eastAsiaTheme="majorEastAsia" w:hAnsiTheme="majorHAnsi" w:cstheme="majorBidi"/>
      <w:b/>
      <w:caps/>
      <w:color w:val="1A0083" w:themeColor="accent1"/>
      <w:sz w:val="32"/>
      <w:szCs w:val="32"/>
    </w:rPr>
  </w:style>
  <w:style w:type="character" w:customStyle="1" w:styleId="Heading3Char">
    <w:name w:val="Heading 3 Char"/>
    <w:basedOn w:val="DefaultParagraphFont"/>
    <w:link w:val="Heading3"/>
    <w:uiPriority w:val="9"/>
    <w:rsid w:val="002A3C2F"/>
    <w:rPr>
      <w:rFonts w:eastAsiaTheme="majorEastAsia" w:cstheme="majorBidi"/>
      <w:b/>
      <w:color w:val="0041CF" w:themeColor="text2"/>
      <w:sz w:val="24"/>
      <w:szCs w:val="28"/>
    </w:rPr>
  </w:style>
  <w:style w:type="character" w:customStyle="1" w:styleId="Heading4Char">
    <w:name w:val="Heading 4 Char"/>
    <w:basedOn w:val="DefaultParagraphFont"/>
    <w:link w:val="Heading4"/>
    <w:uiPriority w:val="9"/>
    <w:rsid w:val="00EC5B1F"/>
    <w:rPr>
      <w:rFonts w:eastAsiaTheme="majorEastAsia" w:cstheme="majorBidi"/>
      <w:b/>
      <w:iCs/>
      <w:caps/>
      <w:color w:val="1A0083" w:themeColor="accent1"/>
    </w:rPr>
  </w:style>
  <w:style w:type="character" w:customStyle="1" w:styleId="Heading5Char">
    <w:name w:val="Heading 5 Char"/>
    <w:basedOn w:val="DefaultParagraphFont"/>
    <w:link w:val="Heading5"/>
    <w:uiPriority w:val="9"/>
    <w:rsid w:val="00EC5B1F"/>
    <w:rPr>
      <w:rFonts w:eastAsiaTheme="majorEastAsia" w:cstheme="majorBidi"/>
      <w:b/>
      <w:color w:val="0041CF" w:themeColor="text2"/>
    </w:rPr>
  </w:style>
  <w:style w:type="character" w:customStyle="1" w:styleId="Heading6Char">
    <w:name w:val="Heading 6 Char"/>
    <w:basedOn w:val="DefaultParagraphFont"/>
    <w:link w:val="Heading6"/>
    <w:uiPriority w:val="9"/>
    <w:semiHidden/>
    <w:rsid w:val="009D7C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7C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7C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7CFA"/>
    <w:rPr>
      <w:rFonts w:eastAsiaTheme="majorEastAsia" w:cstheme="majorBidi"/>
      <w:color w:val="272727" w:themeColor="text1" w:themeTint="D8"/>
    </w:rPr>
  </w:style>
  <w:style w:type="paragraph" w:styleId="Title">
    <w:name w:val="Title"/>
    <w:basedOn w:val="Normal"/>
    <w:next w:val="Normal"/>
    <w:link w:val="TitleChar"/>
    <w:uiPriority w:val="10"/>
    <w:qFormat/>
    <w:rsid w:val="00D82398"/>
    <w:pPr>
      <w:spacing w:before="0" w:after="440" w:line="216" w:lineRule="auto"/>
      <w:contextualSpacing/>
    </w:pPr>
    <w:rPr>
      <w:rFonts w:asciiTheme="majorHAnsi" w:eastAsiaTheme="majorEastAsia" w:hAnsiTheme="majorHAnsi" w:cstheme="majorBidi"/>
      <w:b/>
      <w:color w:val="1A0083" w:themeColor="accent1"/>
      <w:spacing w:val="-10"/>
      <w:kern w:val="28"/>
      <w:sz w:val="72"/>
      <w:szCs w:val="56"/>
    </w:rPr>
  </w:style>
  <w:style w:type="character" w:customStyle="1" w:styleId="TitleChar">
    <w:name w:val="Title Char"/>
    <w:basedOn w:val="DefaultParagraphFont"/>
    <w:link w:val="Title"/>
    <w:uiPriority w:val="10"/>
    <w:rsid w:val="00D82398"/>
    <w:rPr>
      <w:rFonts w:asciiTheme="majorHAnsi" w:eastAsiaTheme="majorEastAsia" w:hAnsiTheme="majorHAnsi" w:cstheme="majorBidi"/>
      <w:b/>
      <w:color w:val="1A0083" w:themeColor="accent1"/>
      <w:spacing w:val="-10"/>
      <w:kern w:val="28"/>
      <w:sz w:val="72"/>
      <w:szCs w:val="56"/>
    </w:rPr>
  </w:style>
  <w:style w:type="paragraph" w:styleId="Subtitle">
    <w:name w:val="Subtitle"/>
    <w:basedOn w:val="Normal"/>
    <w:next w:val="Normal"/>
    <w:link w:val="SubtitleChar"/>
    <w:uiPriority w:val="11"/>
    <w:qFormat/>
    <w:rsid w:val="0067216C"/>
    <w:pPr>
      <w:numPr>
        <w:ilvl w:val="1"/>
      </w:numPr>
      <w:spacing w:before="360" w:after="0"/>
    </w:pPr>
    <w:rPr>
      <w:rFonts w:eastAsiaTheme="majorEastAsia" w:cstheme="majorBidi"/>
      <w:color w:val="000000" w:themeColor="text1"/>
      <w:sz w:val="32"/>
      <w:szCs w:val="28"/>
    </w:rPr>
  </w:style>
  <w:style w:type="character" w:customStyle="1" w:styleId="SubtitleChar">
    <w:name w:val="Subtitle Char"/>
    <w:basedOn w:val="DefaultParagraphFont"/>
    <w:link w:val="Subtitle"/>
    <w:uiPriority w:val="11"/>
    <w:rsid w:val="0067216C"/>
    <w:rPr>
      <w:rFonts w:eastAsiaTheme="majorEastAsia" w:cstheme="majorBidi"/>
      <w:color w:val="000000" w:themeColor="text1"/>
      <w:sz w:val="32"/>
      <w:szCs w:val="28"/>
    </w:rPr>
  </w:style>
  <w:style w:type="paragraph" w:styleId="Quote">
    <w:name w:val="Quote"/>
    <w:basedOn w:val="Normal"/>
    <w:next w:val="Normal"/>
    <w:link w:val="QuoteChar"/>
    <w:uiPriority w:val="29"/>
    <w:rsid w:val="00D43CC1"/>
    <w:pPr>
      <w:spacing w:before="160"/>
      <w:jc w:val="center"/>
    </w:pPr>
    <w:rPr>
      <w:b/>
      <w:iCs/>
      <w:color w:val="F26811" w:themeColor="accent2"/>
      <w:sz w:val="24"/>
    </w:rPr>
  </w:style>
  <w:style w:type="character" w:customStyle="1" w:styleId="QuoteChar">
    <w:name w:val="Quote Char"/>
    <w:basedOn w:val="DefaultParagraphFont"/>
    <w:link w:val="Quote"/>
    <w:uiPriority w:val="29"/>
    <w:rsid w:val="00D43CC1"/>
    <w:rPr>
      <w:b/>
      <w:iCs/>
      <w:color w:val="F26811" w:themeColor="accent2"/>
      <w:sz w:val="24"/>
    </w:rPr>
  </w:style>
  <w:style w:type="paragraph" w:styleId="ListParagraph">
    <w:name w:val="List Paragraph"/>
    <w:basedOn w:val="Normal"/>
    <w:uiPriority w:val="34"/>
    <w:rsid w:val="009D7CFA"/>
    <w:pPr>
      <w:ind w:left="720"/>
      <w:contextualSpacing/>
    </w:pPr>
  </w:style>
  <w:style w:type="paragraph" w:styleId="NoSpacing">
    <w:name w:val="No Spacing"/>
    <w:link w:val="NoSpacingChar"/>
    <w:uiPriority w:val="1"/>
    <w:rsid w:val="009D7CFA"/>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9D7CFA"/>
    <w:rPr>
      <w:rFonts w:eastAsiaTheme="minorEastAsia"/>
      <w:color w:val="auto"/>
      <w:kern w:val="0"/>
      <w:sz w:val="22"/>
      <w:szCs w:val="22"/>
      <w:lang w:val="en-US"/>
      <w14:ligatures w14:val="none"/>
    </w:rPr>
  </w:style>
  <w:style w:type="paragraph" w:styleId="TOCHeading">
    <w:name w:val="TOC Heading"/>
    <w:basedOn w:val="Heading1"/>
    <w:next w:val="Normal"/>
    <w:uiPriority w:val="39"/>
    <w:unhideWhenUsed/>
    <w:rsid w:val="00FF3444"/>
    <w:pPr>
      <w:spacing w:before="240" w:after="0" w:line="259" w:lineRule="auto"/>
      <w:outlineLvl w:val="9"/>
    </w:pPr>
    <w:rPr>
      <w:kern w:val="0"/>
      <w:szCs w:val="32"/>
      <w:lang w:val="en-US"/>
      <w14:ligatures w14:val="none"/>
    </w:rPr>
  </w:style>
  <w:style w:type="table" w:customStyle="1" w:styleId="MaloTable01">
    <w:name w:val="Malo Table 01"/>
    <w:basedOn w:val="TableNormal"/>
    <w:uiPriority w:val="99"/>
    <w:rsid w:val="009D7CFA"/>
    <w:pPr>
      <w:spacing w:after="80" w:line="240" w:lineRule="auto"/>
    </w:pPr>
    <w:rPr>
      <w:kern w:val="0"/>
      <w14:ligatures w14:val="none"/>
    </w:rPr>
    <w:tblPr>
      <w:tblStyleRowBandSize w:val="1"/>
      <w:tblStyleColBandSize w:val="1"/>
      <w:tblBorders>
        <w:top w:val="single" w:sz="4" w:space="0" w:color="1A0083" w:themeColor="accent1"/>
        <w:bottom w:val="single" w:sz="12" w:space="0" w:color="1A0083" w:themeColor="accent1"/>
        <w:insideH w:val="single" w:sz="4" w:space="0" w:color="1A0083" w:themeColor="accent1"/>
      </w:tblBorders>
    </w:tblPr>
    <w:tcPr>
      <w:vAlign w:val="center"/>
    </w:tcPr>
    <w:tblStylePr w:type="firstRow">
      <w:rPr>
        <w:b/>
        <w:color w:val="FFFFFF" w:themeColor="background1"/>
      </w:rPr>
      <w:tblPr/>
      <w:tcPr>
        <w:shd w:val="clear" w:color="auto" w:fill="1A0083" w:themeFill="accent1"/>
      </w:tcPr>
    </w:tblStylePr>
    <w:tblStylePr w:type="firstCol">
      <w:rPr>
        <w:b w:val="0"/>
      </w:rPr>
    </w:tblStylePr>
    <w:tblStylePr w:type="lastCol">
      <w:tblPr/>
      <w:tcPr>
        <w:shd w:val="clear" w:color="auto" w:fill="E3E0DD"/>
      </w:tcPr>
    </w:tblStylePr>
    <w:tblStylePr w:type="band1Vert">
      <w:tblPr/>
      <w:tcPr>
        <w:shd w:val="clear" w:color="auto" w:fill="E3E0DD"/>
      </w:tcPr>
    </w:tblStylePr>
    <w:tblStylePr w:type="band2Horz">
      <w:tblPr/>
      <w:tcPr>
        <w:shd w:val="clear" w:color="auto" w:fill="E3E0DD"/>
      </w:tcPr>
    </w:tblStylePr>
  </w:style>
  <w:style w:type="table" w:styleId="TableGrid">
    <w:name w:val="Table Grid"/>
    <w:basedOn w:val="TableNormal"/>
    <w:uiPriority w:val="39"/>
    <w:rsid w:val="009D7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71BCE"/>
    <w:pPr>
      <w:spacing w:before="0" w:after="40" w:line="240" w:lineRule="auto"/>
    </w:pPr>
    <w:rPr>
      <w:sz w:val="16"/>
    </w:rPr>
  </w:style>
  <w:style w:type="character" w:customStyle="1" w:styleId="FootnoteTextChar">
    <w:name w:val="Footnote Text Char"/>
    <w:basedOn w:val="DefaultParagraphFont"/>
    <w:link w:val="FootnoteText"/>
    <w:uiPriority w:val="99"/>
    <w:semiHidden/>
    <w:rsid w:val="00871BCE"/>
    <w:rPr>
      <w:sz w:val="16"/>
    </w:rPr>
  </w:style>
  <w:style w:type="character" w:styleId="FootnoteReference">
    <w:name w:val="footnote reference"/>
    <w:basedOn w:val="DefaultParagraphFont"/>
    <w:uiPriority w:val="99"/>
    <w:semiHidden/>
    <w:unhideWhenUsed/>
    <w:rsid w:val="009D7CFA"/>
    <w:rPr>
      <w:vertAlign w:val="superscript"/>
    </w:rPr>
  </w:style>
  <w:style w:type="paragraph" w:styleId="ListBullet">
    <w:name w:val="List Bullet"/>
    <w:basedOn w:val="Normal"/>
    <w:uiPriority w:val="99"/>
    <w:unhideWhenUsed/>
    <w:qFormat/>
    <w:rsid w:val="00BD2B2B"/>
    <w:pPr>
      <w:numPr>
        <w:numId w:val="1"/>
      </w:numPr>
      <w:ind w:left="340" w:hanging="340"/>
    </w:pPr>
  </w:style>
  <w:style w:type="paragraph" w:styleId="ListBullet2">
    <w:name w:val="List Bullet 2"/>
    <w:basedOn w:val="Normal"/>
    <w:uiPriority w:val="99"/>
    <w:unhideWhenUsed/>
    <w:qFormat/>
    <w:rsid w:val="00BD2B2B"/>
    <w:pPr>
      <w:numPr>
        <w:numId w:val="2"/>
      </w:numPr>
      <w:ind w:left="680" w:hanging="340"/>
    </w:pPr>
  </w:style>
  <w:style w:type="paragraph" w:styleId="ListBullet3">
    <w:name w:val="List Bullet 3"/>
    <w:basedOn w:val="Normal"/>
    <w:uiPriority w:val="99"/>
    <w:unhideWhenUsed/>
    <w:qFormat/>
    <w:rsid w:val="00BD2B2B"/>
    <w:pPr>
      <w:numPr>
        <w:numId w:val="3"/>
      </w:numPr>
      <w:ind w:left="1020" w:hanging="340"/>
    </w:pPr>
  </w:style>
  <w:style w:type="paragraph" w:styleId="ListNumber">
    <w:name w:val="List Number"/>
    <w:basedOn w:val="Normal"/>
    <w:uiPriority w:val="99"/>
    <w:unhideWhenUsed/>
    <w:qFormat/>
    <w:rsid w:val="009D7CFA"/>
    <w:pPr>
      <w:numPr>
        <w:numId w:val="4"/>
      </w:numPr>
      <w:contextualSpacing/>
    </w:pPr>
  </w:style>
  <w:style w:type="paragraph" w:styleId="ListNumber2">
    <w:name w:val="List Number 2"/>
    <w:basedOn w:val="Normal"/>
    <w:uiPriority w:val="99"/>
    <w:unhideWhenUsed/>
    <w:qFormat/>
    <w:rsid w:val="009D7CFA"/>
    <w:pPr>
      <w:numPr>
        <w:ilvl w:val="1"/>
        <w:numId w:val="4"/>
      </w:numPr>
      <w:contextualSpacing/>
    </w:pPr>
  </w:style>
  <w:style w:type="paragraph" w:styleId="ListNumber3">
    <w:name w:val="List Number 3"/>
    <w:basedOn w:val="Normal"/>
    <w:uiPriority w:val="99"/>
    <w:unhideWhenUsed/>
    <w:qFormat/>
    <w:rsid w:val="009D7CFA"/>
    <w:pPr>
      <w:numPr>
        <w:ilvl w:val="2"/>
        <w:numId w:val="4"/>
      </w:numPr>
      <w:contextualSpacing/>
    </w:pPr>
  </w:style>
  <w:style w:type="paragraph" w:customStyle="1" w:styleId="Coverspacer">
    <w:name w:val="Cover spacer"/>
    <w:basedOn w:val="Normal"/>
    <w:rsid w:val="000767E2"/>
    <w:pPr>
      <w:spacing w:before="0" w:after="4000" w:line="240" w:lineRule="auto"/>
    </w:pPr>
  </w:style>
  <w:style w:type="paragraph" w:styleId="Header">
    <w:name w:val="header"/>
    <w:basedOn w:val="Normal"/>
    <w:link w:val="HeaderChar"/>
    <w:uiPriority w:val="99"/>
    <w:unhideWhenUsed/>
    <w:rsid w:val="000767E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767E2"/>
  </w:style>
  <w:style w:type="paragraph" w:styleId="Footer">
    <w:name w:val="footer"/>
    <w:basedOn w:val="Normal"/>
    <w:link w:val="FooterChar"/>
    <w:uiPriority w:val="99"/>
    <w:unhideWhenUsed/>
    <w:rsid w:val="000767E2"/>
    <w:pPr>
      <w:tabs>
        <w:tab w:val="center" w:pos="4513"/>
        <w:tab w:val="right" w:pos="9026"/>
      </w:tabs>
      <w:spacing w:before="0" w:after="0" w:line="240" w:lineRule="auto"/>
    </w:pPr>
    <w:rPr>
      <w:sz w:val="16"/>
    </w:rPr>
  </w:style>
  <w:style w:type="character" w:customStyle="1" w:styleId="FooterChar">
    <w:name w:val="Footer Char"/>
    <w:basedOn w:val="DefaultParagraphFont"/>
    <w:link w:val="Footer"/>
    <w:uiPriority w:val="99"/>
    <w:rsid w:val="000767E2"/>
    <w:rPr>
      <w:sz w:val="16"/>
    </w:rPr>
  </w:style>
  <w:style w:type="paragraph" w:styleId="TOC2">
    <w:name w:val="toc 2"/>
    <w:basedOn w:val="Normal"/>
    <w:next w:val="Normal"/>
    <w:autoRedefine/>
    <w:uiPriority w:val="39"/>
    <w:unhideWhenUsed/>
    <w:rsid w:val="00E842BB"/>
    <w:pPr>
      <w:tabs>
        <w:tab w:val="right" w:pos="9781"/>
      </w:tabs>
      <w:spacing w:before="0" w:after="240"/>
    </w:pPr>
    <w:rPr>
      <w:color w:val="000000" w:themeColor="text1"/>
    </w:rPr>
  </w:style>
  <w:style w:type="paragraph" w:styleId="TOC3">
    <w:name w:val="toc 3"/>
    <w:basedOn w:val="Normal"/>
    <w:next w:val="Normal"/>
    <w:autoRedefine/>
    <w:uiPriority w:val="39"/>
    <w:unhideWhenUsed/>
    <w:rsid w:val="00774204"/>
    <w:pPr>
      <w:spacing w:after="100"/>
      <w:ind w:left="400"/>
    </w:pPr>
  </w:style>
  <w:style w:type="character" w:styleId="Hyperlink">
    <w:name w:val="Hyperlink"/>
    <w:basedOn w:val="DefaultParagraphFont"/>
    <w:uiPriority w:val="99"/>
    <w:unhideWhenUsed/>
    <w:rsid w:val="00774204"/>
    <w:rPr>
      <w:color w:val="1A0083" w:themeColor="hyperlink"/>
      <w:u w:val="single"/>
    </w:rPr>
  </w:style>
  <w:style w:type="table" w:customStyle="1" w:styleId="Tablestyle1">
    <w:name w:val="_Table style 1"/>
    <w:basedOn w:val="TableNormal"/>
    <w:uiPriority w:val="99"/>
    <w:rsid w:val="00A64FD2"/>
    <w:pPr>
      <w:spacing w:before="40" w:after="40"/>
    </w:pPr>
    <w:tblPr>
      <w:tblStyleRowBandSize w:val="1"/>
      <w:tblBorders>
        <w:top w:val="single" w:sz="6" w:space="0" w:color="F26811" w:themeColor="accent2"/>
        <w:bottom w:val="single" w:sz="6" w:space="0" w:color="F26811" w:themeColor="accent2"/>
        <w:insideH w:val="single" w:sz="2" w:space="0" w:color="D9D9D9" w:themeColor="background1" w:themeShade="D9"/>
      </w:tblBorders>
      <w:tblCellMar>
        <w:top w:w="28" w:type="dxa"/>
        <w:left w:w="85" w:type="dxa"/>
        <w:bottom w:w="28" w:type="dxa"/>
        <w:right w:w="85" w:type="dxa"/>
      </w:tblCellMar>
    </w:tblPr>
    <w:tblStylePr w:type="firstRow">
      <w:rPr>
        <w:b/>
        <w:i w:val="0"/>
        <w:color w:val="F26811" w:themeColor="accent2"/>
      </w:rPr>
      <w:tblPr/>
      <w:tcPr>
        <w:tcBorders>
          <w:top w:val="single" w:sz="6" w:space="0" w:color="F26811" w:themeColor="accent2"/>
          <w:left w:val="nil"/>
          <w:bottom w:val="single" w:sz="6" w:space="0" w:color="F26811" w:themeColor="accent2"/>
          <w:right w:val="nil"/>
          <w:insideH w:val="nil"/>
          <w:insideV w:val="nil"/>
          <w:tl2br w:val="nil"/>
          <w:tr2bl w:val="nil"/>
        </w:tcBorders>
      </w:tcPr>
    </w:tblStylePr>
    <w:tblStylePr w:type="lastRow">
      <w:rPr>
        <w:b/>
      </w:rPr>
      <w:tblPr/>
      <w:tcPr>
        <w:tcBorders>
          <w:top w:val="single" w:sz="6" w:space="0" w:color="F26811" w:themeColor="accent2"/>
          <w:left w:val="nil"/>
          <w:bottom w:val="single" w:sz="6" w:space="0" w:color="F26811" w:themeColor="accent2"/>
          <w:right w:val="nil"/>
          <w:insideH w:val="nil"/>
          <w:insideV w:val="nil"/>
          <w:tl2br w:val="nil"/>
          <w:tr2bl w:val="nil"/>
        </w:tcBorders>
      </w:tcPr>
    </w:tblStylePr>
    <w:tblStylePr w:type="firstCol">
      <w:tblPr/>
      <w:tcPr>
        <w:shd w:val="clear" w:color="auto" w:fill="F2F2F2" w:themeFill="background1" w:themeFillShade="F2"/>
      </w:tcPr>
    </w:tblStylePr>
    <w:tblStylePr w:type="band2Horz">
      <w:tblPr/>
      <w:tcPr>
        <w:shd w:val="clear" w:color="auto" w:fill="F2F2F2" w:themeFill="background1" w:themeFillShade="F2"/>
      </w:tcPr>
    </w:tblStylePr>
  </w:style>
  <w:style w:type="table" w:customStyle="1" w:styleId="Tablestyle2">
    <w:name w:val="_Table style 2"/>
    <w:basedOn w:val="Tablestyle1"/>
    <w:uiPriority w:val="99"/>
    <w:rsid w:val="00B06B3D"/>
    <w:tblPr>
      <w:tblBorders>
        <w:top w:val="single" w:sz="8" w:space="0" w:color="1A0083" w:themeColor="accent1"/>
        <w:bottom w:val="single" w:sz="8" w:space="0" w:color="1A0083" w:themeColor="accent1"/>
        <w:insideH w:val="single" w:sz="4" w:space="0" w:color="BFBFBF" w:themeColor="background1" w:themeShade="BF"/>
      </w:tblBorders>
    </w:tblPr>
    <w:tblStylePr w:type="firstRow">
      <w:rPr>
        <w:b/>
        <w:i w:val="0"/>
        <w:color w:val="FFFFFF" w:themeColor="background1"/>
      </w:rPr>
      <w:tblPr/>
      <w:tcPr>
        <w:tcBorders>
          <w:top w:val="nil"/>
          <w:left w:val="nil"/>
          <w:bottom w:val="nil"/>
          <w:right w:val="nil"/>
          <w:insideH w:val="nil"/>
          <w:insideV w:val="nil"/>
          <w:tl2br w:val="nil"/>
          <w:tr2bl w:val="nil"/>
        </w:tcBorders>
        <w:shd w:val="clear" w:color="auto" w:fill="1A0083" w:themeFill="accent1"/>
      </w:tcPr>
    </w:tblStylePr>
    <w:tblStylePr w:type="lastRow">
      <w:rPr>
        <w:b/>
      </w:rPr>
      <w:tblPr/>
      <w:tcPr>
        <w:tcBorders>
          <w:top w:val="single" w:sz="8" w:space="0" w:color="1A0083" w:themeColor="accent1"/>
          <w:left w:val="nil"/>
          <w:bottom w:val="single" w:sz="8" w:space="0" w:color="1A0083" w:themeColor="accent1"/>
          <w:right w:val="nil"/>
          <w:insideH w:val="nil"/>
          <w:insideV w:val="nil"/>
          <w:tl2br w:val="nil"/>
          <w:tr2bl w:val="nil"/>
        </w:tcBorders>
      </w:tcPr>
    </w:tblStylePr>
    <w:tblStylePr w:type="firstCol">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Highlight">
    <w:name w:val="Highlight"/>
    <w:basedOn w:val="Normal"/>
    <w:qFormat/>
    <w:rsid w:val="00FF3444"/>
    <w:pPr>
      <w:spacing w:before="240" w:after="360"/>
    </w:pPr>
    <w:rPr>
      <w:b/>
      <w:color w:val="F26811" w:themeColor="accent2"/>
      <w:sz w:val="28"/>
    </w:rPr>
  </w:style>
  <w:style w:type="paragraph" w:customStyle="1" w:styleId="Introparagraph">
    <w:name w:val="Intro paragraph"/>
    <w:basedOn w:val="Normal"/>
    <w:qFormat/>
    <w:rsid w:val="005B2C59"/>
    <w:rPr>
      <w:b/>
    </w:rPr>
  </w:style>
  <w:style w:type="paragraph" w:customStyle="1" w:styleId="CoverDate">
    <w:name w:val="Cover_Date"/>
    <w:basedOn w:val="Normal"/>
    <w:rsid w:val="00D60A25"/>
    <w:pPr>
      <w:spacing w:before="0" w:after="120"/>
      <w:ind w:left="284"/>
    </w:pPr>
  </w:style>
  <w:style w:type="paragraph" w:customStyle="1" w:styleId="DividerNumber">
    <w:name w:val="Divider_Number"/>
    <w:basedOn w:val="Normal"/>
    <w:qFormat/>
    <w:rsid w:val="00D227FC"/>
    <w:pPr>
      <w:ind w:left="-28"/>
    </w:pPr>
    <w:rPr>
      <w:sz w:val="380"/>
      <w:szCs w:val="380"/>
    </w:rPr>
  </w:style>
  <w:style w:type="paragraph" w:customStyle="1" w:styleId="Dividertitle">
    <w:name w:val="Divider title"/>
    <w:basedOn w:val="Title"/>
    <w:qFormat/>
    <w:rsid w:val="00FF651C"/>
  </w:style>
  <w:style w:type="paragraph" w:customStyle="1" w:styleId="Footerdocumenttype">
    <w:name w:val="Footer_document type"/>
    <w:basedOn w:val="Footer"/>
    <w:rsid w:val="002B4BE3"/>
    <w:pPr>
      <w:tabs>
        <w:tab w:val="clear" w:pos="4513"/>
        <w:tab w:val="clear" w:pos="9026"/>
        <w:tab w:val="right" w:pos="10204"/>
      </w:tabs>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111105">
      <w:bodyDiv w:val="1"/>
      <w:marLeft w:val="0"/>
      <w:marRight w:val="0"/>
      <w:marTop w:val="0"/>
      <w:marBottom w:val="0"/>
      <w:divBdr>
        <w:top w:val="none" w:sz="0" w:space="0" w:color="auto"/>
        <w:left w:val="none" w:sz="0" w:space="0" w:color="auto"/>
        <w:bottom w:val="none" w:sz="0" w:space="0" w:color="auto"/>
        <w:right w:val="none" w:sz="0" w:space="0" w:color="auto"/>
      </w:divBdr>
    </w:div>
    <w:div w:id="997727633">
      <w:bodyDiv w:val="1"/>
      <w:marLeft w:val="0"/>
      <w:marRight w:val="0"/>
      <w:marTop w:val="0"/>
      <w:marBottom w:val="0"/>
      <w:divBdr>
        <w:top w:val="none" w:sz="0" w:space="0" w:color="auto"/>
        <w:left w:val="none" w:sz="0" w:space="0" w:color="auto"/>
        <w:bottom w:val="none" w:sz="0" w:space="0" w:color="auto"/>
        <w:right w:val="none" w:sz="0" w:space="0" w:color="auto"/>
      </w:divBdr>
    </w:div>
    <w:div w:id="132404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hanEdwards\Downloads\MSQ_Basic%20template%20(1).dotx" TargetMode="External"/></Relationships>
</file>

<file path=word/theme/theme1.xml><?xml version="1.0" encoding="utf-8"?>
<a:theme xmlns:a="http://schemas.openxmlformats.org/drawingml/2006/main" name="Office Theme">
  <a:themeElements>
    <a:clrScheme name="_MSQ">
      <a:dk1>
        <a:sysClr val="windowText" lastClr="000000"/>
      </a:dk1>
      <a:lt1>
        <a:sysClr val="window" lastClr="FFFFFF"/>
      </a:lt1>
      <a:dk2>
        <a:srgbClr val="0041CF"/>
      </a:dk2>
      <a:lt2>
        <a:srgbClr val="D8D8D8"/>
      </a:lt2>
      <a:accent1>
        <a:srgbClr val="1A0083"/>
      </a:accent1>
      <a:accent2>
        <a:srgbClr val="F26811"/>
      </a:accent2>
      <a:accent3>
        <a:srgbClr val="0041CF"/>
      </a:accent3>
      <a:accent4>
        <a:srgbClr val="FEA367"/>
      </a:accent4>
      <a:accent5>
        <a:srgbClr val="99B3EC"/>
      </a:accent5>
      <a:accent6>
        <a:srgbClr val="FFE0CC"/>
      </a:accent6>
      <a:hlink>
        <a:srgbClr val="1A0083"/>
      </a:hlink>
      <a:folHlink>
        <a:srgbClr val="0041CF"/>
      </a:folHlink>
    </a:clrScheme>
    <a:fontScheme name="_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lnDef>
      <a:spPr>
        <a:ln w="12700">
          <a:solidFill>
            <a:schemeClr val="accent1"/>
          </a:solidFill>
        </a:ln>
      </a:spPr>
      <a:bodyPr/>
      <a:lstStyle/>
      <a:style>
        <a:lnRef idx="2">
          <a:schemeClr val="accent1"/>
        </a:lnRef>
        <a:fillRef idx="0">
          <a:schemeClr val="accent1"/>
        </a:fillRef>
        <a:effectRef idx="1">
          <a:schemeClr val="accent1"/>
        </a:effectRef>
        <a:fontRef idx="minor">
          <a:schemeClr val="tx1"/>
        </a:fontRef>
      </a:style>
    </a:lnDef>
    <a:txDef>
      <a:spPr>
        <a:noFill/>
        <a:ln w="6350">
          <a:noFill/>
        </a:ln>
      </a:spPr>
      <a:bodyPr wrap="square" lIns="0" tIns="0" rIns="0" bIns="0" rtlCol="0"/>
      <a:lstStyle/>
    </a:txDef>
  </a:objectDefaults>
  <a:extraClrSchemeLst/>
  <a:custClrLst>
    <a:custClr name="Accent 1 alt">
      <a:srgbClr val="030083"/>
    </a:custClr>
    <a:custClr name="Accent 2 alt">
      <a:srgbClr val="0041CF"/>
    </a:custClr>
    <a:custClr name="Accent 3 alt">
      <a:srgbClr val="668DE2"/>
    </a:custClr>
    <a:custClr name="Accent 4 alt">
      <a:srgbClr val="99B3EC"/>
    </a:custClr>
    <a:custClr name="Accent 5 alt">
      <a:srgbClr val="CCD9F5"/>
    </a:custClr>
    <a:custClr name="Accent 6 alt">
      <a:srgbClr val="E6E7E8"/>
    </a:custClr>
  </a:custClrLst>
  <a:extLst>
    <a:ext uri="{05A4C25C-085E-4340-85A3-A5531E510DB2}">
      <thm15:themeFamily xmlns:thm15="http://schemas.microsoft.com/office/thememl/2012/main" name="Presentation1" id="{D427517B-4CA3-46CF-A277-7D08A481FF4A}" vid="{E4027B7A-632F-40AD-B335-AC08D08D8A3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84e0bf48024fb76882e6e78e9c4bc5e3">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718a11c04b00f95c1dd5e9202c25e1b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15ea92-d665-4eb4-91e3-7ae34e5e038a">
      <Terms xmlns="http://schemas.microsoft.com/office/infopath/2007/PartnerControls"/>
    </lcf76f155ced4ddcb4097134ff3c332f>
    <TaxCatchAll xmlns="b695005b-d803-47f4-974f-abac8cfe93be" xsi:nil="true"/>
  </documentManagement>
</p:properties>
</file>

<file path=customXml/itemProps1.xml><?xml version="1.0" encoding="utf-8"?>
<ds:datastoreItem xmlns:ds="http://schemas.openxmlformats.org/officeDocument/2006/customXml" ds:itemID="{B34C6288-5CE1-448A-8A50-85B6BDE57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5ea92-d665-4eb4-91e3-7ae34e5e038a"/>
    <ds:schemaRef ds:uri="b695005b-d803-47f4-974f-abac8cfe93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1ABBC-3F18-44BE-86C7-DF31524A01F5}">
  <ds:schemaRefs>
    <ds:schemaRef ds:uri="http://schemas.openxmlformats.org/officeDocument/2006/bibliography"/>
  </ds:schemaRefs>
</ds:datastoreItem>
</file>

<file path=customXml/itemProps3.xml><?xml version="1.0" encoding="utf-8"?>
<ds:datastoreItem xmlns:ds="http://schemas.openxmlformats.org/officeDocument/2006/customXml" ds:itemID="{E2039AB6-4685-48EE-8942-01C42278556C}">
  <ds:schemaRefs>
    <ds:schemaRef ds:uri="http://schemas.microsoft.com/sharepoint/v3/contenttype/forms"/>
  </ds:schemaRefs>
</ds:datastoreItem>
</file>

<file path=customXml/itemProps4.xml><?xml version="1.0" encoding="utf-8"?>
<ds:datastoreItem xmlns:ds="http://schemas.openxmlformats.org/officeDocument/2006/customXml" ds:itemID="{3E88568D-FE65-4454-BD3C-88803AC2217F}">
  <ds:schemaRefs>
    <ds:schemaRef ds:uri="http://schemas.microsoft.com/office/2006/metadata/properties"/>
    <ds:schemaRef ds:uri="http://schemas.microsoft.com/office/infopath/2007/PartnerControls"/>
    <ds:schemaRef ds:uri="ef15ea92-d665-4eb4-91e3-7ae34e5e038a"/>
    <ds:schemaRef ds:uri="b695005b-d803-47f4-974f-abac8cfe93be"/>
  </ds:schemaRefs>
</ds:datastoreItem>
</file>

<file path=docProps/app.xml><?xml version="1.0" encoding="utf-8"?>
<Properties xmlns="http://schemas.openxmlformats.org/officeDocument/2006/extended-properties" xmlns:vt="http://schemas.openxmlformats.org/officeDocument/2006/docPropsVTypes">
  <Template>MSQ_Basic template (1)</Template>
  <TotalTime>25</TotalTime>
  <Pages>5</Pages>
  <Words>1225</Words>
  <Characters>6601</Characters>
  <Application>Microsoft Office Word</Application>
  <DocSecurity>0</DocSecurity>
  <Lines>182</Lines>
  <Paragraphs>81</Paragraphs>
  <ScaleCrop>false</ScaleCrop>
  <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Edwards</dc:creator>
  <cp:keywords/>
  <dc:description/>
  <cp:lastModifiedBy>Nathan Edwards</cp:lastModifiedBy>
  <cp:revision>154</cp:revision>
  <cp:lastPrinted>2024-05-21T01:52:00Z</cp:lastPrinted>
  <dcterms:created xsi:type="dcterms:W3CDTF">2025-01-30T01:10:00Z</dcterms:created>
  <dcterms:modified xsi:type="dcterms:W3CDTF">2026-01-30T04:23:00Z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2025-01-30T01:10:31Z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c5ccd573-ff69-4ff8-ada6-359bd6300982</vt:lpwstr>
  </property>
  <property fmtid="{D5CDD505-2E9C-101B-9397-08002B2CF9AE}" pid="7" name="MSIP_Label_defa4170-0d19-0005-0004-bc88714345d2_ActionId">
    <vt:lpwstr>67ab26da-6e6b-4a09-9669-79cf79f8ceb3</vt:lpwstr>
  </property>
  <property fmtid="{D5CDD505-2E9C-101B-9397-08002B2CF9AE}" pid="8" name="MSIP_Label_defa4170-0d19-0005-0004-bc88714345d2_ContentBits">
    <vt:lpwstr>0</vt:lpwstr>
  </property>
  <property fmtid="{D5CDD505-2E9C-101B-9397-08002B2CF9AE}" pid="9" name="ContentTypeId">
    <vt:lpwstr>0x0101006E3F2482381A214485F148E738AE1B9A</vt:lpwstr>
  </property>
  <property fmtid="{D5CDD505-2E9C-101B-9397-08002B2CF9AE}" pid="10" name="MediaServiceImageTags">
    <vt:lpwstr/>
  </property>
</Properties>
</file>